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C1" w:rsidRDefault="005067C1" w:rsidP="003536DA">
      <w:pPr>
        <w:tabs>
          <w:tab w:val="center" w:pos="0"/>
        </w:tabs>
        <w:ind w:firstLine="5760"/>
        <w:jc w:val="center"/>
        <w:outlineLvl w:val="0"/>
        <w:rPr>
          <w:noProof/>
        </w:rPr>
      </w:pPr>
      <w:bookmarkStart w:id="0" w:name="_GoBack"/>
      <w:bookmarkEnd w:id="0"/>
      <w:r>
        <w:rPr>
          <w:noProof/>
        </w:rPr>
        <w:t xml:space="preserve">Проект </w:t>
      </w:r>
    </w:p>
    <w:p w:rsidR="005067C1" w:rsidRDefault="005067C1" w:rsidP="003536DA">
      <w:pPr>
        <w:tabs>
          <w:tab w:val="center" w:pos="0"/>
        </w:tabs>
        <w:ind w:firstLine="5760"/>
        <w:jc w:val="center"/>
        <w:outlineLvl w:val="0"/>
        <w:rPr>
          <w:noProof/>
        </w:rPr>
      </w:pPr>
      <w:r>
        <w:rPr>
          <w:noProof/>
        </w:rPr>
        <w:t>внесен Губернатором</w:t>
      </w:r>
    </w:p>
    <w:p w:rsidR="005067C1" w:rsidRDefault="005067C1" w:rsidP="003536DA">
      <w:pPr>
        <w:tabs>
          <w:tab w:val="center" w:pos="0"/>
        </w:tabs>
        <w:ind w:firstLine="5760"/>
        <w:jc w:val="center"/>
        <w:rPr>
          <w:noProof/>
        </w:rPr>
      </w:pPr>
      <w:r>
        <w:rPr>
          <w:noProof/>
        </w:rPr>
        <w:t>Забайкальского края</w:t>
      </w:r>
    </w:p>
    <w:p w:rsidR="005067C1" w:rsidRPr="00537D2B" w:rsidRDefault="005067C1" w:rsidP="003536DA">
      <w:pPr>
        <w:tabs>
          <w:tab w:val="center" w:pos="0"/>
        </w:tabs>
        <w:ind w:firstLine="5760"/>
        <w:jc w:val="center"/>
        <w:rPr>
          <w:color w:val="000000"/>
          <w:sz w:val="16"/>
          <w:szCs w:val="16"/>
        </w:rPr>
      </w:pPr>
    </w:p>
    <w:p w:rsidR="005067C1" w:rsidRDefault="005067C1" w:rsidP="003536DA">
      <w:pPr>
        <w:tabs>
          <w:tab w:val="center" w:pos="4677"/>
          <w:tab w:val="left" w:pos="7260"/>
        </w:tabs>
        <w:jc w:val="center"/>
        <w:rPr>
          <w:sz w:val="28"/>
          <w:szCs w:val="28"/>
        </w:rPr>
      </w:pPr>
    </w:p>
    <w:p w:rsidR="005067C1" w:rsidRDefault="005067C1" w:rsidP="003536DA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5067C1" w:rsidRDefault="005067C1" w:rsidP="003536DA">
      <w:pPr>
        <w:jc w:val="center"/>
        <w:outlineLvl w:val="0"/>
        <w:rPr>
          <w:b/>
          <w:spacing w:val="-14"/>
          <w:sz w:val="40"/>
          <w:szCs w:val="40"/>
        </w:rPr>
      </w:pPr>
      <w:r>
        <w:rPr>
          <w:b/>
          <w:spacing w:val="-14"/>
          <w:sz w:val="32"/>
          <w:szCs w:val="32"/>
        </w:rPr>
        <w:t>ЗАКОНОДАТЕЛЬНОЕ СОБРАНИЕ ЗАБАЙКАЛЬСКОГО КРАЯ</w:t>
      </w:r>
    </w:p>
    <w:p w:rsidR="005067C1" w:rsidRDefault="005067C1" w:rsidP="003536DA">
      <w:pPr>
        <w:tabs>
          <w:tab w:val="center" w:pos="4677"/>
          <w:tab w:val="left" w:pos="7260"/>
        </w:tabs>
        <w:spacing w:before="240" w:after="120"/>
        <w:jc w:val="center"/>
        <w:outlineLvl w:val="0"/>
        <w:rPr>
          <w:spacing w:val="40"/>
          <w:sz w:val="40"/>
          <w:szCs w:val="40"/>
        </w:rPr>
      </w:pPr>
      <w:r>
        <w:rPr>
          <w:b/>
          <w:spacing w:val="40"/>
          <w:sz w:val="40"/>
          <w:szCs w:val="40"/>
        </w:rPr>
        <w:t>ПОСТАНОВЛЕНИЕ</w:t>
      </w:r>
    </w:p>
    <w:p w:rsidR="005067C1" w:rsidRDefault="005067C1" w:rsidP="003536DA">
      <w:pPr>
        <w:tabs>
          <w:tab w:val="center" w:pos="4677"/>
          <w:tab w:val="left" w:pos="7260"/>
        </w:tabs>
        <w:rPr>
          <w:color w:val="000000"/>
          <w:sz w:val="28"/>
          <w:szCs w:val="28"/>
        </w:rPr>
      </w:pPr>
    </w:p>
    <w:p w:rsidR="005067C1" w:rsidRPr="000542AE" w:rsidRDefault="005067C1" w:rsidP="003536DA">
      <w:pPr>
        <w:spacing w:before="120" w:after="120"/>
        <w:jc w:val="center"/>
        <w:rPr>
          <w:b/>
          <w:color w:val="000000"/>
          <w:sz w:val="28"/>
          <w:szCs w:val="28"/>
        </w:rPr>
      </w:pPr>
      <w:r w:rsidRPr="00836628">
        <w:rPr>
          <w:b/>
          <w:color w:val="000000"/>
          <w:sz w:val="28"/>
          <w:szCs w:val="28"/>
        </w:rPr>
        <w:t xml:space="preserve">О награждении медалью "За </w:t>
      </w:r>
      <w:r>
        <w:rPr>
          <w:b/>
          <w:color w:val="000000"/>
          <w:sz w:val="28"/>
          <w:szCs w:val="28"/>
        </w:rPr>
        <w:t>родительскую доблесть</w:t>
      </w:r>
      <w:r w:rsidRPr="00836628">
        <w:rPr>
          <w:b/>
          <w:color w:val="000000"/>
          <w:sz w:val="28"/>
          <w:szCs w:val="28"/>
        </w:rPr>
        <w:t>"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en-US"/>
        </w:rPr>
        <w:t>III</w:t>
      </w:r>
      <w:r>
        <w:rPr>
          <w:b/>
          <w:color w:val="000000"/>
          <w:sz w:val="28"/>
          <w:szCs w:val="28"/>
        </w:rPr>
        <w:t xml:space="preserve"> степени</w:t>
      </w:r>
    </w:p>
    <w:p w:rsidR="005067C1" w:rsidRPr="00836628" w:rsidRDefault="005067C1" w:rsidP="003536DA">
      <w:pPr>
        <w:spacing w:before="120" w:after="120"/>
        <w:jc w:val="center"/>
        <w:rPr>
          <w:b/>
          <w:bCs/>
          <w:i/>
          <w:iCs/>
          <w:caps/>
          <w:color w:val="000000"/>
          <w:sz w:val="16"/>
          <w:szCs w:val="16"/>
        </w:rPr>
      </w:pPr>
    </w:p>
    <w:p w:rsidR="005067C1" w:rsidRPr="00E54119" w:rsidRDefault="005067C1" w:rsidP="00836628">
      <w:pPr>
        <w:spacing w:before="120"/>
        <w:ind w:right="145" w:firstLine="709"/>
        <w:jc w:val="both"/>
        <w:rPr>
          <w:b/>
          <w:bCs/>
          <w:color w:val="000000"/>
          <w:spacing w:val="40"/>
          <w:sz w:val="28"/>
          <w:szCs w:val="28"/>
        </w:rPr>
      </w:pPr>
      <w:r w:rsidRPr="00E54119">
        <w:rPr>
          <w:color w:val="000000"/>
          <w:sz w:val="28"/>
          <w:szCs w:val="28"/>
        </w:rPr>
        <w:t xml:space="preserve">В соответствии с частью 1 статьи 5 Закона Забайкальского края </w:t>
      </w:r>
      <w:r w:rsidRPr="00E54119">
        <w:rPr>
          <w:color w:val="000000"/>
          <w:sz w:val="28"/>
          <w:szCs w:val="28"/>
        </w:rPr>
        <w:br/>
        <w:t>"О наградах в Забайкальском крае" Законодательное Собрание Забайкал</w:t>
      </w:r>
      <w:r w:rsidRPr="00E54119">
        <w:rPr>
          <w:color w:val="000000"/>
          <w:sz w:val="28"/>
          <w:szCs w:val="28"/>
        </w:rPr>
        <w:t>ь</w:t>
      </w:r>
      <w:r w:rsidRPr="00E54119">
        <w:rPr>
          <w:color w:val="000000"/>
          <w:sz w:val="28"/>
          <w:szCs w:val="28"/>
        </w:rPr>
        <w:t xml:space="preserve">ского края </w:t>
      </w:r>
      <w:r w:rsidRPr="00E54119">
        <w:rPr>
          <w:b/>
          <w:bCs/>
          <w:color w:val="000000"/>
          <w:spacing w:val="40"/>
          <w:sz w:val="28"/>
          <w:szCs w:val="28"/>
        </w:rPr>
        <w:t>постановляет:</w:t>
      </w:r>
    </w:p>
    <w:p w:rsidR="005067C1" w:rsidRPr="00E54119" w:rsidRDefault="005067C1" w:rsidP="003536DA">
      <w:pPr>
        <w:spacing w:before="120"/>
        <w:ind w:right="145" w:firstLine="709"/>
        <w:jc w:val="both"/>
        <w:rPr>
          <w:color w:val="000000"/>
          <w:sz w:val="28"/>
          <w:szCs w:val="28"/>
        </w:rPr>
      </w:pPr>
    </w:p>
    <w:p w:rsidR="005067C1" w:rsidRPr="00E54119" w:rsidRDefault="005067C1" w:rsidP="00537D2B">
      <w:pPr>
        <w:jc w:val="both"/>
        <w:rPr>
          <w:sz w:val="28"/>
          <w:szCs w:val="28"/>
        </w:rPr>
      </w:pPr>
      <w:r w:rsidRPr="00E54119">
        <w:rPr>
          <w:b/>
          <w:bCs/>
          <w:iCs/>
          <w:caps/>
          <w:color w:val="000000"/>
          <w:sz w:val="28"/>
          <w:szCs w:val="28"/>
        </w:rPr>
        <w:tab/>
      </w:r>
      <w:r w:rsidRPr="00E54119">
        <w:rPr>
          <w:bCs/>
          <w:iCs/>
          <w:caps/>
          <w:color w:val="000000"/>
          <w:sz w:val="28"/>
          <w:szCs w:val="28"/>
        </w:rPr>
        <w:t>З</w:t>
      </w:r>
      <w:r w:rsidRPr="00E54119">
        <w:rPr>
          <w:sz w:val="28"/>
          <w:szCs w:val="28"/>
        </w:rPr>
        <w:t>а достойное воспитание детей, подачу примера в укреплении</w:t>
      </w:r>
      <w:r w:rsidRPr="00E54119">
        <w:rPr>
          <w:sz w:val="28"/>
          <w:szCs w:val="28"/>
        </w:rPr>
        <w:br/>
        <w:t xml:space="preserve">института семьи и воспитании детей наградить медалью </w:t>
      </w:r>
    </w:p>
    <w:p w:rsidR="005067C1" w:rsidRPr="00E54119" w:rsidRDefault="005067C1" w:rsidP="00537D2B">
      <w:pPr>
        <w:jc w:val="both"/>
        <w:rPr>
          <w:sz w:val="28"/>
          <w:szCs w:val="28"/>
        </w:rPr>
      </w:pPr>
    </w:p>
    <w:p w:rsidR="005067C1" w:rsidRPr="00E54119" w:rsidRDefault="005067C1" w:rsidP="001F099A">
      <w:pPr>
        <w:autoSpaceDE w:val="0"/>
        <w:autoSpaceDN w:val="0"/>
        <w:adjustRightInd w:val="0"/>
        <w:jc w:val="center"/>
        <w:rPr>
          <w:b/>
          <w:bCs/>
          <w:iCs/>
          <w:caps/>
          <w:color w:val="000000"/>
          <w:sz w:val="28"/>
          <w:szCs w:val="28"/>
        </w:rPr>
      </w:pPr>
      <w:r w:rsidRPr="00E54119">
        <w:rPr>
          <w:b/>
          <w:bCs/>
          <w:i/>
          <w:iCs/>
          <w:caps/>
          <w:color w:val="000000"/>
          <w:sz w:val="28"/>
          <w:szCs w:val="28"/>
        </w:rPr>
        <w:t>"За РОДИТЕЛЬСКУЮ ДОБЛЕСТЬ"</w:t>
      </w:r>
      <w:r w:rsidRPr="00E54119">
        <w:rPr>
          <w:b/>
          <w:bCs/>
          <w:iCs/>
          <w:caps/>
          <w:color w:val="000000"/>
          <w:sz w:val="28"/>
          <w:szCs w:val="28"/>
          <w:lang w:val="en-US"/>
        </w:rPr>
        <w:t xml:space="preserve"> </w:t>
      </w:r>
      <w:r w:rsidRPr="00E54119">
        <w:rPr>
          <w:b/>
          <w:bCs/>
          <w:i/>
          <w:iCs/>
          <w:caps/>
          <w:color w:val="000000"/>
          <w:sz w:val="28"/>
          <w:szCs w:val="28"/>
          <w:lang w:val="en-US"/>
        </w:rPr>
        <w:t>III</w:t>
      </w:r>
      <w:r w:rsidRPr="00E54119">
        <w:rPr>
          <w:b/>
          <w:bCs/>
          <w:i/>
          <w:iCs/>
          <w:caps/>
          <w:color w:val="000000"/>
          <w:sz w:val="28"/>
          <w:szCs w:val="28"/>
        </w:rPr>
        <w:t xml:space="preserve"> степени</w:t>
      </w:r>
    </w:p>
    <w:p w:rsidR="005067C1" w:rsidRPr="00E54119" w:rsidRDefault="005067C1" w:rsidP="001F099A">
      <w:pPr>
        <w:autoSpaceDE w:val="0"/>
        <w:autoSpaceDN w:val="0"/>
        <w:adjustRightInd w:val="0"/>
        <w:jc w:val="center"/>
        <w:rPr>
          <w:b/>
          <w:bCs/>
          <w:iCs/>
          <w:caps/>
          <w:color w:val="000000"/>
          <w:sz w:val="28"/>
          <w:szCs w:val="28"/>
        </w:rPr>
      </w:pPr>
    </w:p>
    <w:tbl>
      <w:tblPr>
        <w:tblW w:w="95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84"/>
        <w:gridCol w:w="242"/>
        <w:gridCol w:w="5944"/>
      </w:tblGrid>
      <w:tr w:rsidR="005067C1" w:rsidRPr="00E54119" w:rsidTr="00A12CC2">
        <w:tc>
          <w:tcPr>
            <w:tcW w:w="9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67C1" w:rsidRPr="00E54119" w:rsidRDefault="005067C1" w:rsidP="00537D2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E54119">
              <w:rPr>
                <w:b/>
                <w:bCs/>
                <w:color w:val="000000"/>
                <w:sz w:val="28"/>
                <w:szCs w:val="28"/>
              </w:rPr>
              <w:t>по муниципальному району</w:t>
            </w:r>
            <w:r w:rsidRPr="00E54119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E54119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"Ш</w:t>
            </w:r>
            <w:r w:rsidRPr="00E54119">
              <w:rPr>
                <w:b/>
                <w:bCs/>
                <w:color w:val="000000"/>
                <w:sz w:val="28"/>
                <w:szCs w:val="28"/>
              </w:rPr>
              <w:t>илкинский район</w:t>
            </w:r>
            <w:r w:rsidRPr="00E54119">
              <w:rPr>
                <w:b/>
                <w:bCs/>
                <w:iCs/>
                <w:caps/>
                <w:color w:val="000000"/>
                <w:sz w:val="28"/>
                <w:szCs w:val="28"/>
              </w:rPr>
              <w:t xml:space="preserve">" </w:t>
            </w:r>
          </w:p>
          <w:p w:rsidR="005067C1" w:rsidRPr="00E54119" w:rsidRDefault="005067C1" w:rsidP="00537D2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E54119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З</w:t>
            </w:r>
            <w:r w:rsidRPr="00E54119">
              <w:rPr>
                <w:b/>
                <w:bCs/>
                <w:color w:val="000000"/>
                <w:sz w:val="28"/>
                <w:szCs w:val="28"/>
              </w:rPr>
              <w:t>абайкальского края</w:t>
            </w:r>
          </w:p>
          <w:p w:rsidR="005067C1" w:rsidRPr="00E54119" w:rsidRDefault="005067C1" w:rsidP="00537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067C1" w:rsidRPr="00E54119" w:rsidTr="00A12CC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5067C1" w:rsidRPr="00E54119" w:rsidRDefault="005067C1" w:rsidP="00537D2B">
            <w:pPr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 xml:space="preserve">Викулова </w:t>
            </w:r>
          </w:p>
          <w:p w:rsidR="005067C1" w:rsidRPr="00E54119" w:rsidRDefault="005067C1" w:rsidP="000542AE">
            <w:pPr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 xml:space="preserve">Андрея Иннокентьевича </w:t>
            </w:r>
          </w:p>
          <w:p w:rsidR="005067C1" w:rsidRPr="00E54119" w:rsidRDefault="005067C1" w:rsidP="0067451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5067C1" w:rsidRPr="00E54119" w:rsidRDefault="005067C1" w:rsidP="00BE5016">
            <w:pPr>
              <w:rPr>
                <w:color w:val="000000"/>
                <w:sz w:val="28"/>
                <w:szCs w:val="28"/>
                <w:lang w:val="en-US"/>
              </w:rPr>
            </w:pPr>
            <w:r w:rsidRPr="00E54119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</w:tcPr>
          <w:p w:rsidR="005067C1" w:rsidRPr="00E54119" w:rsidRDefault="005067C1" w:rsidP="000542A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>водителя администрации сельского поселения   "Казановское" муниципального района "Ши</w:t>
            </w:r>
            <w:r w:rsidRPr="00E54119">
              <w:rPr>
                <w:color w:val="000000"/>
                <w:sz w:val="28"/>
                <w:szCs w:val="28"/>
              </w:rPr>
              <w:t>л</w:t>
            </w:r>
            <w:r w:rsidRPr="00E54119">
              <w:rPr>
                <w:color w:val="000000"/>
                <w:sz w:val="28"/>
                <w:szCs w:val="28"/>
              </w:rPr>
              <w:t>кинский район" Забайкальского края;</w:t>
            </w:r>
          </w:p>
          <w:p w:rsidR="005067C1" w:rsidRPr="00E54119" w:rsidRDefault="005067C1" w:rsidP="000542A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067C1" w:rsidRPr="00E54119" w:rsidTr="00A12CC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5067C1" w:rsidRPr="00E54119" w:rsidRDefault="005067C1" w:rsidP="00A12CC2">
            <w:pPr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 xml:space="preserve">Викулову </w:t>
            </w:r>
          </w:p>
          <w:p w:rsidR="005067C1" w:rsidRPr="00E54119" w:rsidRDefault="005067C1" w:rsidP="00575C77">
            <w:pPr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 xml:space="preserve">Елену Александровну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5067C1" w:rsidRPr="00E54119" w:rsidRDefault="005067C1" w:rsidP="00BE5016">
            <w:pPr>
              <w:rPr>
                <w:bCs/>
                <w:sz w:val="28"/>
                <w:szCs w:val="28"/>
              </w:rPr>
            </w:pPr>
            <w:r w:rsidRPr="00E54119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</w:tcPr>
          <w:p w:rsidR="005067C1" w:rsidRPr="00E54119" w:rsidRDefault="005067C1" w:rsidP="00575C7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>уборщика служебных помещений Муниц</w:t>
            </w:r>
            <w:r w:rsidRPr="00E54119">
              <w:rPr>
                <w:color w:val="000000"/>
                <w:sz w:val="28"/>
                <w:szCs w:val="28"/>
              </w:rPr>
              <w:t>и</w:t>
            </w:r>
            <w:r w:rsidRPr="00E54119">
              <w:rPr>
                <w:color w:val="000000"/>
                <w:sz w:val="28"/>
                <w:szCs w:val="28"/>
              </w:rPr>
              <w:t>пального дошкольного образовательного у</w:t>
            </w:r>
            <w:r w:rsidRPr="00E54119">
              <w:rPr>
                <w:color w:val="000000"/>
                <w:sz w:val="28"/>
                <w:szCs w:val="28"/>
              </w:rPr>
              <w:t>ч</w:t>
            </w:r>
            <w:r w:rsidRPr="00E54119">
              <w:rPr>
                <w:color w:val="000000"/>
                <w:sz w:val="28"/>
                <w:szCs w:val="28"/>
              </w:rPr>
              <w:t>реждения Детский сад общеразвивающего вида с. Казаново.</w:t>
            </w:r>
          </w:p>
        </w:tc>
      </w:tr>
      <w:tr w:rsidR="005067C1" w:rsidRPr="00E54119" w:rsidTr="00A12CC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5067C1" w:rsidRPr="00E54119" w:rsidRDefault="005067C1" w:rsidP="00537D2B">
            <w:pPr>
              <w:rPr>
                <w:color w:val="000000"/>
                <w:sz w:val="28"/>
                <w:szCs w:val="28"/>
              </w:rPr>
            </w:pPr>
          </w:p>
          <w:p w:rsidR="005067C1" w:rsidRPr="00E54119" w:rsidRDefault="005067C1" w:rsidP="00537D2B">
            <w:pPr>
              <w:rPr>
                <w:color w:val="000000"/>
                <w:sz w:val="28"/>
                <w:szCs w:val="28"/>
              </w:rPr>
            </w:pPr>
          </w:p>
          <w:p w:rsidR="005067C1" w:rsidRPr="00E54119" w:rsidRDefault="005067C1" w:rsidP="00537D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5067C1" w:rsidRPr="00E54119" w:rsidRDefault="005067C1" w:rsidP="00537D2B">
            <w:pPr>
              <w:jc w:val="center"/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</w:tcPr>
          <w:p w:rsidR="005067C1" w:rsidRPr="00E54119" w:rsidRDefault="005067C1" w:rsidP="005250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067C1" w:rsidRPr="00E54119" w:rsidRDefault="005067C1" w:rsidP="00CA7ACE">
      <w:pPr>
        <w:tabs>
          <w:tab w:val="center" w:pos="4677"/>
          <w:tab w:val="left" w:pos="7260"/>
        </w:tabs>
        <w:rPr>
          <w:sz w:val="28"/>
          <w:szCs w:val="28"/>
        </w:rPr>
      </w:pPr>
      <w:r w:rsidRPr="00E54119">
        <w:rPr>
          <w:sz w:val="28"/>
          <w:szCs w:val="28"/>
        </w:rPr>
        <w:t>Председатель</w:t>
      </w:r>
    </w:p>
    <w:p w:rsidR="005067C1" w:rsidRPr="00E54119" w:rsidRDefault="005067C1" w:rsidP="001956BF">
      <w:pPr>
        <w:tabs>
          <w:tab w:val="center" w:pos="4677"/>
          <w:tab w:val="left" w:pos="7260"/>
        </w:tabs>
        <w:rPr>
          <w:sz w:val="28"/>
          <w:szCs w:val="28"/>
        </w:rPr>
      </w:pPr>
      <w:r w:rsidRPr="00E54119">
        <w:rPr>
          <w:sz w:val="28"/>
          <w:szCs w:val="28"/>
        </w:rPr>
        <w:t>Законодательного Собрания                                                                 Кон Ен Хва</w:t>
      </w:r>
    </w:p>
    <w:p w:rsidR="005067C1" w:rsidRPr="00E54119" w:rsidRDefault="005067C1">
      <w:pPr>
        <w:tabs>
          <w:tab w:val="center" w:pos="4677"/>
          <w:tab w:val="left" w:pos="7260"/>
        </w:tabs>
        <w:rPr>
          <w:sz w:val="28"/>
          <w:szCs w:val="28"/>
        </w:rPr>
      </w:pPr>
    </w:p>
    <w:sectPr w:rsidR="005067C1" w:rsidRPr="00E54119" w:rsidSect="00E5411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39C"/>
    <w:rsid w:val="000002BA"/>
    <w:rsid w:val="0000190E"/>
    <w:rsid w:val="00001964"/>
    <w:rsid w:val="000021A5"/>
    <w:rsid w:val="0000227C"/>
    <w:rsid w:val="0000233D"/>
    <w:rsid w:val="0000296B"/>
    <w:rsid w:val="0000301F"/>
    <w:rsid w:val="00003588"/>
    <w:rsid w:val="0000360A"/>
    <w:rsid w:val="0000390F"/>
    <w:rsid w:val="000046AB"/>
    <w:rsid w:val="00005EF7"/>
    <w:rsid w:val="00006550"/>
    <w:rsid w:val="000074DE"/>
    <w:rsid w:val="00010904"/>
    <w:rsid w:val="00011080"/>
    <w:rsid w:val="00011852"/>
    <w:rsid w:val="0001266C"/>
    <w:rsid w:val="00013146"/>
    <w:rsid w:val="00013D71"/>
    <w:rsid w:val="00014794"/>
    <w:rsid w:val="000158DD"/>
    <w:rsid w:val="00015A8A"/>
    <w:rsid w:val="00015FF5"/>
    <w:rsid w:val="00016814"/>
    <w:rsid w:val="000170E3"/>
    <w:rsid w:val="00017245"/>
    <w:rsid w:val="00017DE5"/>
    <w:rsid w:val="0002090D"/>
    <w:rsid w:val="00020C80"/>
    <w:rsid w:val="00021A1D"/>
    <w:rsid w:val="00021D0E"/>
    <w:rsid w:val="00022D57"/>
    <w:rsid w:val="00022D71"/>
    <w:rsid w:val="000240D1"/>
    <w:rsid w:val="00024115"/>
    <w:rsid w:val="000252EC"/>
    <w:rsid w:val="0002625E"/>
    <w:rsid w:val="0002682B"/>
    <w:rsid w:val="00026A79"/>
    <w:rsid w:val="00027355"/>
    <w:rsid w:val="00027A9E"/>
    <w:rsid w:val="0003172E"/>
    <w:rsid w:val="000328C1"/>
    <w:rsid w:val="000333BE"/>
    <w:rsid w:val="0003403E"/>
    <w:rsid w:val="00034944"/>
    <w:rsid w:val="00034E84"/>
    <w:rsid w:val="000365C0"/>
    <w:rsid w:val="0003678D"/>
    <w:rsid w:val="000367E0"/>
    <w:rsid w:val="0003681E"/>
    <w:rsid w:val="00040186"/>
    <w:rsid w:val="00041C30"/>
    <w:rsid w:val="00042342"/>
    <w:rsid w:val="000426C0"/>
    <w:rsid w:val="00043D3E"/>
    <w:rsid w:val="000440B9"/>
    <w:rsid w:val="00046E20"/>
    <w:rsid w:val="00046FB8"/>
    <w:rsid w:val="0004760B"/>
    <w:rsid w:val="00047D8B"/>
    <w:rsid w:val="00050A64"/>
    <w:rsid w:val="00050C77"/>
    <w:rsid w:val="000522B3"/>
    <w:rsid w:val="0005285B"/>
    <w:rsid w:val="00052D7F"/>
    <w:rsid w:val="000542AE"/>
    <w:rsid w:val="00054666"/>
    <w:rsid w:val="00054A5F"/>
    <w:rsid w:val="00054FA2"/>
    <w:rsid w:val="00056735"/>
    <w:rsid w:val="00056E20"/>
    <w:rsid w:val="00060CF3"/>
    <w:rsid w:val="00061EC7"/>
    <w:rsid w:val="00062654"/>
    <w:rsid w:val="00062BBA"/>
    <w:rsid w:val="00063303"/>
    <w:rsid w:val="00064387"/>
    <w:rsid w:val="0006508B"/>
    <w:rsid w:val="000650C2"/>
    <w:rsid w:val="00065398"/>
    <w:rsid w:val="00066FA5"/>
    <w:rsid w:val="00067389"/>
    <w:rsid w:val="000700FE"/>
    <w:rsid w:val="00070572"/>
    <w:rsid w:val="00070F9C"/>
    <w:rsid w:val="000711AA"/>
    <w:rsid w:val="00071DA4"/>
    <w:rsid w:val="000722AB"/>
    <w:rsid w:val="00072534"/>
    <w:rsid w:val="000727E1"/>
    <w:rsid w:val="00073297"/>
    <w:rsid w:val="00073796"/>
    <w:rsid w:val="00074F19"/>
    <w:rsid w:val="000750B8"/>
    <w:rsid w:val="000765D7"/>
    <w:rsid w:val="00076729"/>
    <w:rsid w:val="000768A0"/>
    <w:rsid w:val="00076BC2"/>
    <w:rsid w:val="00076CC3"/>
    <w:rsid w:val="00076F45"/>
    <w:rsid w:val="00076F53"/>
    <w:rsid w:val="0007779F"/>
    <w:rsid w:val="0008062E"/>
    <w:rsid w:val="00080BD6"/>
    <w:rsid w:val="000812FB"/>
    <w:rsid w:val="00082277"/>
    <w:rsid w:val="0008371A"/>
    <w:rsid w:val="000844A1"/>
    <w:rsid w:val="0008533C"/>
    <w:rsid w:val="0008535C"/>
    <w:rsid w:val="00085F13"/>
    <w:rsid w:val="00086F63"/>
    <w:rsid w:val="00090654"/>
    <w:rsid w:val="00091266"/>
    <w:rsid w:val="00092153"/>
    <w:rsid w:val="00092EF6"/>
    <w:rsid w:val="000930AA"/>
    <w:rsid w:val="000945E2"/>
    <w:rsid w:val="00096326"/>
    <w:rsid w:val="00096390"/>
    <w:rsid w:val="00096F92"/>
    <w:rsid w:val="00097677"/>
    <w:rsid w:val="00097787"/>
    <w:rsid w:val="00097BEA"/>
    <w:rsid w:val="00097EAB"/>
    <w:rsid w:val="00097F5C"/>
    <w:rsid w:val="000A0695"/>
    <w:rsid w:val="000A0B3A"/>
    <w:rsid w:val="000A1AA5"/>
    <w:rsid w:val="000A1D71"/>
    <w:rsid w:val="000A1F48"/>
    <w:rsid w:val="000A2314"/>
    <w:rsid w:val="000A24FE"/>
    <w:rsid w:val="000A2C72"/>
    <w:rsid w:val="000A35A3"/>
    <w:rsid w:val="000A36E6"/>
    <w:rsid w:val="000A46E8"/>
    <w:rsid w:val="000A478D"/>
    <w:rsid w:val="000A5172"/>
    <w:rsid w:val="000A5236"/>
    <w:rsid w:val="000A6192"/>
    <w:rsid w:val="000A6453"/>
    <w:rsid w:val="000A64F2"/>
    <w:rsid w:val="000A7AC9"/>
    <w:rsid w:val="000B0A6E"/>
    <w:rsid w:val="000B16ED"/>
    <w:rsid w:val="000B184F"/>
    <w:rsid w:val="000B1B35"/>
    <w:rsid w:val="000B1C94"/>
    <w:rsid w:val="000B1E90"/>
    <w:rsid w:val="000B23F0"/>
    <w:rsid w:val="000B2666"/>
    <w:rsid w:val="000B29AA"/>
    <w:rsid w:val="000B2B60"/>
    <w:rsid w:val="000B38BF"/>
    <w:rsid w:val="000B4B9D"/>
    <w:rsid w:val="000B58EF"/>
    <w:rsid w:val="000B5927"/>
    <w:rsid w:val="000B5D54"/>
    <w:rsid w:val="000B5EA6"/>
    <w:rsid w:val="000B63F8"/>
    <w:rsid w:val="000B67BA"/>
    <w:rsid w:val="000B6FC0"/>
    <w:rsid w:val="000B7DE8"/>
    <w:rsid w:val="000C1FC3"/>
    <w:rsid w:val="000C3389"/>
    <w:rsid w:val="000C3BD4"/>
    <w:rsid w:val="000C3E87"/>
    <w:rsid w:val="000C4141"/>
    <w:rsid w:val="000C4246"/>
    <w:rsid w:val="000C446C"/>
    <w:rsid w:val="000C5BAE"/>
    <w:rsid w:val="000C5E4C"/>
    <w:rsid w:val="000C69A1"/>
    <w:rsid w:val="000C6E07"/>
    <w:rsid w:val="000C6F83"/>
    <w:rsid w:val="000C71DE"/>
    <w:rsid w:val="000D1DB1"/>
    <w:rsid w:val="000D3FF6"/>
    <w:rsid w:val="000D4347"/>
    <w:rsid w:val="000D5114"/>
    <w:rsid w:val="000D5394"/>
    <w:rsid w:val="000D5634"/>
    <w:rsid w:val="000D5CD2"/>
    <w:rsid w:val="000D6AB9"/>
    <w:rsid w:val="000D7B0B"/>
    <w:rsid w:val="000E17E3"/>
    <w:rsid w:val="000E1CBF"/>
    <w:rsid w:val="000E2225"/>
    <w:rsid w:val="000E235A"/>
    <w:rsid w:val="000E347C"/>
    <w:rsid w:val="000E4055"/>
    <w:rsid w:val="000E4BD1"/>
    <w:rsid w:val="000E58BD"/>
    <w:rsid w:val="000E6555"/>
    <w:rsid w:val="000E6664"/>
    <w:rsid w:val="000E71FA"/>
    <w:rsid w:val="000E7712"/>
    <w:rsid w:val="000F0ECF"/>
    <w:rsid w:val="000F1511"/>
    <w:rsid w:val="000F2C4F"/>
    <w:rsid w:val="000F41B6"/>
    <w:rsid w:val="000F5BDA"/>
    <w:rsid w:val="000F7C6F"/>
    <w:rsid w:val="00100D13"/>
    <w:rsid w:val="001019EB"/>
    <w:rsid w:val="0010215B"/>
    <w:rsid w:val="0010224A"/>
    <w:rsid w:val="0010235C"/>
    <w:rsid w:val="001024EC"/>
    <w:rsid w:val="001049D3"/>
    <w:rsid w:val="00104CC7"/>
    <w:rsid w:val="001065B6"/>
    <w:rsid w:val="001073DF"/>
    <w:rsid w:val="0010781D"/>
    <w:rsid w:val="00107CE2"/>
    <w:rsid w:val="00110265"/>
    <w:rsid w:val="0011050C"/>
    <w:rsid w:val="00112768"/>
    <w:rsid w:val="001127AD"/>
    <w:rsid w:val="001136FE"/>
    <w:rsid w:val="001137F4"/>
    <w:rsid w:val="00113AEA"/>
    <w:rsid w:val="00114778"/>
    <w:rsid w:val="00114D12"/>
    <w:rsid w:val="001152AB"/>
    <w:rsid w:val="001154B1"/>
    <w:rsid w:val="001160D5"/>
    <w:rsid w:val="001173F7"/>
    <w:rsid w:val="00117758"/>
    <w:rsid w:val="00121947"/>
    <w:rsid w:val="00121954"/>
    <w:rsid w:val="001223FC"/>
    <w:rsid w:val="00122903"/>
    <w:rsid w:val="00122A16"/>
    <w:rsid w:val="00123A84"/>
    <w:rsid w:val="0012485E"/>
    <w:rsid w:val="00124CA3"/>
    <w:rsid w:val="001258D6"/>
    <w:rsid w:val="00125B8C"/>
    <w:rsid w:val="00125D90"/>
    <w:rsid w:val="001260C4"/>
    <w:rsid w:val="00126644"/>
    <w:rsid w:val="00126A33"/>
    <w:rsid w:val="001270C7"/>
    <w:rsid w:val="00127C92"/>
    <w:rsid w:val="0013012D"/>
    <w:rsid w:val="00130771"/>
    <w:rsid w:val="00131172"/>
    <w:rsid w:val="001312BD"/>
    <w:rsid w:val="00131456"/>
    <w:rsid w:val="001317F9"/>
    <w:rsid w:val="0013191E"/>
    <w:rsid w:val="0013210A"/>
    <w:rsid w:val="00132B9D"/>
    <w:rsid w:val="00133E18"/>
    <w:rsid w:val="0013499A"/>
    <w:rsid w:val="00134A13"/>
    <w:rsid w:val="00134EA8"/>
    <w:rsid w:val="00135A1C"/>
    <w:rsid w:val="00137B8A"/>
    <w:rsid w:val="001403BE"/>
    <w:rsid w:val="001417BE"/>
    <w:rsid w:val="00141BF4"/>
    <w:rsid w:val="00142733"/>
    <w:rsid w:val="00142D8D"/>
    <w:rsid w:val="001441D4"/>
    <w:rsid w:val="001449E1"/>
    <w:rsid w:val="00145F30"/>
    <w:rsid w:val="00146B4E"/>
    <w:rsid w:val="00146E6E"/>
    <w:rsid w:val="00147888"/>
    <w:rsid w:val="00150446"/>
    <w:rsid w:val="001505B3"/>
    <w:rsid w:val="00151DA4"/>
    <w:rsid w:val="001530A4"/>
    <w:rsid w:val="00153DAB"/>
    <w:rsid w:val="00154114"/>
    <w:rsid w:val="00154237"/>
    <w:rsid w:val="00154337"/>
    <w:rsid w:val="00154971"/>
    <w:rsid w:val="00155116"/>
    <w:rsid w:val="00155B80"/>
    <w:rsid w:val="00155D04"/>
    <w:rsid w:val="0015607E"/>
    <w:rsid w:val="0015710C"/>
    <w:rsid w:val="00160551"/>
    <w:rsid w:val="0016094C"/>
    <w:rsid w:val="00160B0E"/>
    <w:rsid w:val="0016135D"/>
    <w:rsid w:val="0016241C"/>
    <w:rsid w:val="001636E3"/>
    <w:rsid w:val="00164148"/>
    <w:rsid w:val="001644A7"/>
    <w:rsid w:val="00164740"/>
    <w:rsid w:val="00164B53"/>
    <w:rsid w:val="00165668"/>
    <w:rsid w:val="00165FD5"/>
    <w:rsid w:val="00170091"/>
    <w:rsid w:val="0017057C"/>
    <w:rsid w:val="00170E57"/>
    <w:rsid w:val="00170F46"/>
    <w:rsid w:val="00173458"/>
    <w:rsid w:val="00173523"/>
    <w:rsid w:val="00173C39"/>
    <w:rsid w:val="00174847"/>
    <w:rsid w:val="00174C8D"/>
    <w:rsid w:val="0017585E"/>
    <w:rsid w:val="00175DB4"/>
    <w:rsid w:val="00180711"/>
    <w:rsid w:val="00180E32"/>
    <w:rsid w:val="00182AFD"/>
    <w:rsid w:val="00182BC5"/>
    <w:rsid w:val="00183E7D"/>
    <w:rsid w:val="001841EB"/>
    <w:rsid w:val="00184ECA"/>
    <w:rsid w:val="00186102"/>
    <w:rsid w:val="00186746"/>
    <w:rsid w:val="00187727"/>
    <w:rsid w:val="00187FD6"/>
    <w:rsid w:val="001900C6"/>
    <w:rsid w:val="00191507"/>
    <w:rsid w:val="001915D7"/>
    <w:rsid w:val="00192437"/>
    <w:rsid w:val="00192593"/>
    <w:rsid w:val="001930B0"/>
    <w:rsid w:val="00193123"/>
    <w:rsid w:val="001936E7"/>
    <w:rsid w:val="0019411E"/>
    <w:rsid w:val="00194121"/>
    <w:rsid w:val="001949E4"/>
    <w:rsid w:val="00194AB7"/>
    <w:rsid w:val="00194D86"/>
    <w:rsid w:val="00194E34"/>
    <w:rsid w:val="00195674"/>
    <w:rsid w:val="001956BF"/>
    <w:rsid w:val="00195B11"/>
    <w:rsid w:val="00195E7A"/>
    <w:rsid w:val="001970E5"/>
    <w:rsid w:val="001974B2"/>
    <w:rsid w:val="0019753C"/>
    <w:rsid w:val="00197887"/>
    <w:rsid w:val="00197C88"/>
    <w:rsid w:val="00197DC0"/>
    <w:rsid w:val="001A124B"/>
    <w:rsid w:val="001A188F"/>
    <w:rsid w:val="001A23AE"/>
    <w:rsid w:val="001A27E7"/>
    <w:rsid w:val="001A3547"/>
    <w:rsid w:val="001A3EA2"/>
    <w:rsid w:val="001A405D"/>
    <w:rsid w:val="001A6506"/>
    <w:rsid w:val="001A6A7D"/>
    <w:rsid w:val="001A7759"/>
    <w:rsid w:val="001A7A00"/>
    <w:rsid w:val="001B169B"/>
    <w:rsid w:val="001B172A"/>
    <w:rsid w:val="001B427C"/>
    <w:rsid w:val="001B4547"/>
    <w:rsid w:val="001B4ACA"/>
    <w:rsid w:val="001B4FD5"/>
    <w:rsid w:val="001B5294"/>
    <w:rsid w:val="001B52C7"/>
    <w:rsid w:val="001B54D3"/>
    <w:rsid w:val="001C146B"/>
    <w:rsid w:val="001C18E2"/>
    <w:rsid w:val="001C1F5C"/>
    <w:rsid w:val="001C20E1"/>
    <w:rsid w:val="001C2AB0"/>
    <w:rsid w:val="001C4036"/>
    <w:rsid w:val="001C4AA1"/>
    <w:rsid w:val="001C53CA"/>
    <w:rsid w:val="001C5831"/>
    <w:rsid w:val="001C6487"/>
    <w:rsid w:val="001C6637"/>
    <w:rsid w:val="001C77D5"/>
    <w:rsid w:val="001D1B3E"/>
    <w:rsid w:val="001D1C16"/>
    <w:rsid w:val="001D324D"/>
    <w:rsid w:val="001D373F"/>
    <w:rsid w:val="001D3BAE"/>
    <w:rsid w:val="001D3D59"/>
    <w:rsid w:val="001D3D7D"/>
    <w:rsid w:val="001D4AD4"/>
    <w:rsid w:val="001D4D3E"/>
    <w:rsid w:val="001D5BF0"/>
    <w:rsid w:val="001D60D8"/>
    <w:rsid w:val="001D6911"/>
    <w:rsid w:val="001D6A97"/>
    <w:rsid w:val="001D7CE1"/>
    <w:rsid w:val="001D7EA3"/>
    <w:rsid w:val="001E09E5"/>
    <w:rsid w:val="001E1514"/>
    <w:rsid w:val="001E158B"/>
    <w:rsid w:val="001E1BFA"/>
    <w:rsid w:val="001E1F1F"/>
    <w:rsid w:val="001E2486"/>
    <w:rsid w:val="001E4294"/>
    <w:rsid w:val="001E4F58"/>
    <w:rsid w:val="001E5C6C"/>
    <w:rsid w:val="001E719D"/>
    <w:rsid w:val="001F03D7"/>
    <w:rsid w:val="001F0952"/>
    <w:rsid w:val="001F099A"/>
    <w:rsid w:val="001F1349"/>
    <w:rsid w:val="001F2916"/>
    <w:rsid w:val="001F3232"/>
    <w:rsid w:val="001F3FB9"/>
    <w:rsid w:val="001F4229"/>
    <w:rsid w:val="001F581F"/>
    <w:rsid w:val="001F5F6F"/>
    <w:rsid w:val="001F626E"/>
    <w:rsid w:val="001F6533"/>
    <w:rsid w:val="001F70C0"/>
    <w:rsid w:val="00200B70"/>
    <w:rsid w:val="00200DC9"/>
    <w:rsid w:val="00202491"/>
    <w:rsid w:val="0020250E"/>
    <w:rsid w:val="002034E5"/>
    <w:rsid w:val="002036E5"/>
    <w:rsid w:val="00204B24"/>
    <w:rsid w:val="00204DF4"/>
    <w:rsid w:val="0020584C"/>
    <w:rsid w:val="00205AE9"/>
    <w:rsid w:val="00206633"/>
    <w:rsid w:val="00207174"/>
    <w:rsid w:val="00207C90"/>
    <w:rsid w:val="00207DC8"/>
    <w:rsid w:val="002112CD"/>
    <w:rsid w:val="002121BF"/>
    <w:rsid w:val="002125E8"/>
    <w:rsid w:val="002125FF"/>
    <w:rsid w:val="00212BEB"/>
    <w:rsid w:val="0021324F"/>
    <w:rsid w:val="0021378B"/>
    <w:rsid w:val="002165C3"/>
    <w:rsid w:val="0021661D"/>
    <w:rsid w:val="002167CC"/>
    <w:rsid w:val="00216E60"/>
    <w:rsid w:val="00217E44"/>
    <w:rsid w:val="00220341"/>
    <w:rsid w:val="00220381"/>
    <w:rsid w:val="002212A6"/>
    <w:rsid w:val="00221823"/>
    <w:rsid w:val="00222993"/>
    <w:rsid w:val="002237A3"/>
    <w:rsid w:val="0022410E"/>
    <w:rsid w:val="00224EF9"/>
    <w:rsid w:val="00226324"/>
    <w:rsid w:val="0022687F"/>
    <w:rsid w:val="00227BD4"/>
    <w:rsid w:val="00230DCF"/>
    <w:rsid w:val="00230E55"/>
    <w:rsid w:val="00230FB6"/>
    <w:rsid w:val="00231158"/>
    <w:rsid w:val="002314E6"/>
    <w:rsid w:val="00231726"/>
    <w:rsid w:val="00231E4B"/>
    <w:rsid w:val="002331F9"/>
    <w:rsid w:val="0023448F"/>
    <w:rsid w:val="00234B32"/>
    <w:rsid w:val="00234E2E"/>
    <w:rsid w:val="00235AD3"/>
    <w:rsid w:val="00235EBA"/>
    <w:rsid w:val="00236446"/>
    <w:rsid w:val="002367C7"/>
    <w:rsid w:val="00236D1E"/>
    <w:rsid w:val="00236DC4"/>
    <w:rsid w:val="00240107"/>
    <w:rsid w:val="002408BB"/>
    <w:rsid w:val="002412D2"/>
    <w:rsid w:val="00241FEF"/>
    <w:rsid w:val="00242D17"/>
    <w:rsid w:val="0024318C"/>
    <w:rsid w:val="00243375"/>
    <w:rsid w:val="002440AD"/>
    <w:rsid w:val="00244A57"/>
    <w:rsid w:val="0024501A"/>
    <w:rsid w:val="00245AE5"/>
    <w:rsid w:val="00245E86"/>
    <w:rsid w:val="00246304"/>
    <w:rsid w:val="00246570"/>
    <w:rsid w:val="0024714F"/>
    <w:rsid w:val="00247C1C"/>
    <w:rsid w:val="0025109F"/>
    <w:rsid w:val="002541F3"/>
    <w:rsid w:val="002555A6"/>
    <w:rsid w:val="00255690"/>
    <w:rsid w:val="00256F60"/>
    <w:rsid w:val="002573D7"/>
    <w:rsid w:val="00257671"/>
    <w:rsid w:val="002576B5"/>
    <w:rsid w:val="00257D83"/>
    <w:rsid w:val="00260B05"/>
    <w:rsid w:val="00260B6E"/>
    <w:rsid w:val="00261C24"/>
    <w:rsid w:val="00262156"/>
    <w:rsid w:val="0026275B"/>
    <w:rsid w:val="00262D49"/>
    <w:rsid w:val="002637D6"/>
    <w:rsid w:val="00266275"/>
    <w:rsid w:val="00266294"/>
    <w:rsid w:val="00267C97"/>
    <w:rsid w:val="00267EB5"/>
    <w:rsid w:val="00267FE5"/>
    <w:rsid w:val="00270542"/>
    <w:rsid w:val="00270BF9"/>
    <w:rsid w:val="00271869"/>
    <w:rsid w:val="00271B1D"/>
    <w:rsid w:val="00271DC7"/>
    <w:rsid w:val="002720EF"/>
    <w:rsid w:val="00272226"/>
    <w:rsid w:val="00272434"/>
    <w:rsid w:val="002736D1"/>
    <w:rsid w:val="00275A04"/>
    <w:rsid w:val="00275A56"/>
    <w:rsid w:val="00275F2A"/>
    <w:rsid w:val="00276C94"/>
    <w:rsid w:val="0028048B"/>
    <w:rsid w:val="00280790"/>
    <w:rsid w:val="00281D21"/>
    <w:rsid w:val="002820F4"/>
    <w:rsid w:val="0028272D"/>
    <w:rsid w:val="002832A4"/>
    <w:rsid w:val="002851DE"/>
    <w:rsid w:val="00285654"/>
    <w:rsid w:val="0028611D"/>
    <w:rsid w:val="0028649C"/>
    <w:rsid w:val="00287B35"/>
    <w:rsid w:val="00291366"/>
    <w:rsid w:val="002913AE"/>
    <w:rsid w:val="0029152B"/>
    <w:rsid w:val="002926A5"/>
    <w:rsid w:val="00292719"/>
    <w:rsid w:val="00292E65"/>
    <w:rsid w:val="00293C73"/>
    <w:rsid w:val="00293C90"/>
    <w:rsid w:val="002944CC"/>
    <w:rsid w:val="0029547C"/>
    <w:rsid w:val="00295CDE"/>
    <w:rsid w:val="0029634B"/>
    <w:rsid w:val="00296D24"/>
    <w:rsid w:val="002A0642"/>
    <w:rsid w:val="002A0CE7"/>
    <w:rsid w:val="002A1476"/>
    <w:rsid w:val="002A37B8"/>
    <w:rsid w:val="002A3B47"/>
    <w:rsid w:val="002A41C8"/>
    <w:rsid w:val="002A4518"/>
    <w:rsid w:val="002A51DF"/>
    <w:rsid w:val="002A53E9"/>
    <w:rsid w:val="002A54A6"/>
    <w:rsid w:val="002A7085"/>
    <w:rsid w:val="002A721F"/>
    <w:rsid w:val="002A78D3"/>
    <w:rsid w:val="002B027F"/>
    <w:rsid w:val="002B071F"/>
    <w:rsid w:val="002B20D8"/>
    <w:rsid w:val="002B2677"/>
    <w:rsid w:val="002B39F5"/>
    <w:rsid w:val="002B5D5D"/>
    <w:rsid w:val="002B6548"/>
    <w:rsid w:val="002B7392"/>
    <w:rsid w:val="002B776B"/>
    <w:rsid w:val="002C038E"/>
    <w:rsid w:val="002C077D"/>
    <w:rsid w:val="002C0A11"/>
    <w:rsid w:val="002C12A3"/>
    <w:rsid w:val="002C1F18"/>
    <w:rsid w:val="002C2BBD"/>
    <w:rsid w:val="002C376E"/>
    <w:rsid w:val="002C38C5"/>
    <w:rsid w:val="002C3E4B"/>
    <w:rsid w:val="002C5749"/>
    <w:rsid w:val="002C5E0E"/>
    <w:rsid w:val="002C6836"/>
    <w:rsid w:val="002C724A"/>
    <w:rsid w:val="002D049D"/>
    <w:rsid w:val="002D09A1"/>
    <w:rsid w:val="002D0C9B"/>
    <w:rsid w:val="002D0E50"/>
    <w:rsid w:val="002D1029"/>
    <w:rsid w:val="002D14C5"/>
    <w:rsid w:val="002D19AE"/>
    <w:rsid w:val="002D1C15"/>
    <w:rsid w:val="002D2945"/>
    <w:rsid w:val="002D318F"/>
    <w:rsid w:val="002D4154"/>
    <w:rsid w:val="002D4B71"/>
    <w:rsid w:val="002D61C8"/>
    <w:rsid w:val="002D63B7"/>
    <w:rsid w:val="002D7E73"/>
    <w:rsid w:val="002E0129"/>
    <w:rsid w:val="002E1546"/>
    <w:rsid w:val="002E2042"/>
    <w:rsid w:val="002E228B"/>
    <w:rsid w:val="002E25D0"/>
    <w:rsid w:val="002E357A"/>
    <w:rsid w:val="002E3B54"/>
    <w:rsid w:val="002E4255"/>
    <w:rsid w:val="002E45A6"/>
    <w:rsid w:val="002E4AD4"/>
    <w:rsid w:val="002E4D08"/>
    <w:rsid w:val="002E543B"/>
    <w:rsid w:val="002E697B"/>
    <w:rsid w:val="002E7CEE"/>
    <w:rsid w:val="002F01FD"/>
    <w:rsid w:val="002F03C0"/>
    <w:rsid w:val="002F044F"/>
    <w:rsid w:val="002F117A"/>
    <w:rsid w:val="002F2A19"/>
    <w:rsid w:val="002F4BA9"/>
    <w:rsid w:val="002F4C9E"/>
    <w:rsid w:val="002F7572"/>
    <w:rsid w:val="002F7A1D"/>
    <w:rsid w:val="00300A7E"/>
    <w:rsid w:val="00300D8A"/>
    <w:rsid w:val="00302105"/>
    <w:rsid w:val="00302CE4"/>
    <w:rsid w:val="003031EF"/>
    <w:rsid w:val="003044F4"/>
    <w:rsid w:val="003046BF"/>
    <w:rsid w:val="00304A22"/>
    <w:rsid w:val="00304B46"/>
    <w:rsid w:val="003056E8"/>
    <w:rsid w:val="003066BE"/>
    <w:rsid w:val="00306B49"/>
    <w:rsid w:val="00307083"/>
    <w:rsid w:val="0030721C"/>
    <w:rsid w:val="0031069F"/>
    <w:rsid w:val="00310B12"/>
    <w:rsid w:val="00310CBD"/>
    <w:rsid w:val="003111B3"/>
    <w:rsid w:val="003115EC"/>
    <w:rsid w:val="00311627"/>
    <w:rsid w:val="00311F34"/>
    <w:rsid w:val="0031265B"/>
    <w:rsid w:val="003130E2"/>
    <w:rsid w:val="003139C8"/>
    <w:rsid w:val="00314310"/>
    <w:rsid w:val="00314843"/>
    <w:rsid w:val="003148FB"/>
    <w:rsid w:val="0031497E"/>
    <w:rsid w:val="003149A8"/>
    <w:rsid w:val="0031557D"/>
    <w:rsid w:val="00315CE0"/>
    <w:rsid w:val="00316C5B"/>
    <w:rsid w:val="00316EE5"/>
    <w:rsid w:val="003213CE"/>
    <w:rsid w:val="00321670"/>
    <w:rsid w:val="003227A4"/>
    <w:rsid w:val="00323DFD"/>
    <w:rsid w:val="0032579F"/>
    <w:rsid w:val="00326144"/>
    <w:rsid w:val="003261BE"/>
    <w:rsid w:val="003278AA"/>
    <w:rsid w:val="003313E3"/>
    <w:rsid w:val="00331806"/>
    <w:rsid w:val="00333AA8"/>
    <w:rsid w:val="00334CBC"/>
    <w:rsid w:val="00334F89"/>
    <w:rsid w:val="003356AE"/>
    <w:rsid w:val="0033592B"/>
    <w:rsid w:val="00335962"/>
    <w:rsid w:val="00336F79"/>
    <w:rsid w:val="00337498"/>
    <w:rsid w:val="003403D0"/>
    <w:rsid w:val="00340D5F"/>
    <w:rsid w:val="00340F7C"/>
    <w:rsid w:val="003413D1"/>
    <w:rsid w:val="00341C57"/>
    <w:rsid w:val="003429E9"/>
    <w:rsid w:val="003436EF"/>
    <w:rsid w:val="003447E3"/>
    <w:rsid w:val="00344CFE"/>
    <w:rsid w:val="0034548C"/>
    <w:rsid w:val="00345CCE"/>
    <w:rsid w:val="0034607A"/>
    <w:rsid w:val="00346A55"/>
    <w:rsid w:val="00346D95"/>
    <w:rsid w:val="0034782C"/>
    <w:rsid w:val="00350A0C"/>
    <w:rsid w:val="00350BA3"/>
    <w:rsid w:val="00350E15"/>
    <w:rsid w:val="003512EB"/>
    <w:rsid w:val="00351775"/>
    <w:rsid w:val="00352E8A"/>
    <w:rsid w:val="00353328"/>
    <w:rsid w:val="003536DA"/>
    <w:rsid w:val="00353BC7"/>
    <w:rsid w:val="00354867"/>
    <w:rsid w:val="00355E1E"/>
    <w:rsid w:val="00356482"/>
    <w:rsid w:val="003567AC"/>
    <w:rsid w:val="00356F0F"/>
    <w:rsid w:val="00360C6E"/>
    <w:rsid w:val="00360D49"/>
    <w:rsid w:val="00361657"/>
    <w:rsid w:val="00361F57"/>
    <w:rsid w:val="00362271"/>
    <w:rsid w:val="00362A99"/>
    <w:rsid w:val="00362CFE"/>
    <w:rsid w:val="00362F5C"/>
    <w:rsid w:val="00363A07"/>
    <w:rsid w:val="00363DA7"/>
    <w:rsid w:val="003646C3"/>
    <w:rsid w:val="0036516D"/>
    <w:rsid w:val="00365977"/>
    <w:rsid w:val="003668EC"/>
    <w:rsid w:val="003672EE"/>
    <w:rsid w:val="0036750B"/>
    <w:rsid w:val="003702D8"/>
    <w:rsid w:val="00370A1A"/>
    <w:rsid w:val="00370CC2"/>
    <w:rsid w:val="00371422"/>
    <w:rsid w:val="00371D99"/>
    <w:rsid w:val="00371DD0"/>
    <w:rsid w:val="00371FE7"/>
    <w:rsid w:val="00372CC0"/>
    <w:rsid w:val="00373D97"/>
    <w:rsid w:val="003744EC"/>
    <w:rsid w:val="0037464A"/>
    <w:rsid w:val="00374C4F"/>
    <w:rsid w:val="00375879"/>
    <w:rsid w:val="00376422"/>
    <w:rsid w:val="0037688F"/>
    <w:rsid w:val="00377768"/>
    <w:rsid w:val="00380CF3"/>
    <w:rsid w:val="00381336"/>
    <w:rsid w:val="00382ABA"/>
    <w:rsid w:val="003832A8"/>
    <w:rsid w:val="00383D61"/>
    <w:rsid w:val="00384667"/>
    <w:rsid w:val="003854A2"/>
    <w:rsid w:val="003856C6"/>
    <w:rsid w:val="00386810"/>
    <w:rsid w:val="00390559"/>
    <w:rsid w:val="00390616"/>
    <w:rsid w:val="00390AC3"/>
    <w:rsid w:val="00390BBC"/>
    <w:rsid w:val="00392B9A"/>
    <w:rsid w:val="00392EED"/>
    <w:rsid w:val="0039374C"/>
    <w:rsid w:val="00394752"/>
    <w:rsid w:val="00394A29"/>
    <w:rsid w:val="0039538F"/>
    <w:rsid w:val="00397E18"/>
    <w:rsid w:val="003A13C8"/>
    <w:rsid w:val="003A1D11"/>
    <w:rsid w:val="003A286A"/>
    <w:rsid w:val="003A287B"/>
    <w:rsid w:val="003A3C0F"/>
    <w:rsid w:val="003A4408"/>
    <w:rsid w:val="003A7D23"/>
    <w:rsid w:val="003B0823"/>
    <w:rsid w:val="003B0ACC"/>
    <w:rsid w:val="003B1063"/>
    <w:rsid w:val="003B3649"/>
    <w:rsid w:val="003B41DE"/>
    <w:rsid w:val="003B63A4"/>
    <w:rsid w:val="003B6652"/>
    <w:rsid w:val="003B7278"/>
    <w:rsid w:val="003B7D2C"/>
    <w:rsid w:val="003C1843"/>
    <w:rsid w:val="003C2C2F"/>
    <w:rsid w:val="003C334F"/>
    <w:rsid w:val="003C36BC"/>
    <w:rsid w:val="003C3C06"/>
    <w:rsid w:val="003C489F"/>
    <w:rsid w:val="003C4B15"/>
    <w:rsid w:val="003C544F"/>
    <w:rsid w:val="003C5A1C"/>
    <w:rsid w:val="003C5FA0"/>
    <w:rsid w:val="003C6BC5"/>
    <w:rsid w:val="003C756C"/>
    <w:rsid w:val="003D00F2"/>
    <w:rsid w:val="003D03EF"/>
    <w:rsid w:val="003D0624"/>
    <w:rsid w:val="003D0B02"/>
    <w:rsid w:val="003D0D2C"/>
    <w:rsid w:val="003D175A"/>
    <w:rsid w:val="003D18C4"/>
    <w:rsid w:val="003D1D52"/>
    <w:rsid w:val="003D24C0"/>
    <w:rsid w:val="003D3872"/>
    <w:rsid w:val="003D39D7"/>
    <w:rsid w:val="003D40F1"/>
    <w:rsid w:val="003D482B"/>
    <w:rsid w:val="003D5970"/>
    <w:rsid w:val="003D600A"/>
    <w:rsid w:val="003D6393"/>
    <w:rsid w:val="003D6956"/>
    <w:rsid w:val="003D7153"/>
    <w:rsid w:val="003D7AA4"/>
    <w:rsid w:val="003E094E"/>
    <w:rsid w:val="003E0CE0"/>
    <w:rsid w:val="003E1B97"/>
    <w:rsid w:val="003E2C44"/>
    <w:rsid w:val="003E2EFF"/>
    <w:rsid w:val="003E327C"/>
    <w:rsid w:val="003E4092"/>
    <w:rsid w:val="003E41A1"/>
    <w:rsid w:val="003E4DC8"/>
    <w:rsid w:val="003E53BB"/>
    <w:rsid w:val="003E5ADD"/>
    <w:rsid w:val="003E65D2"/>
    <w:rsid w:val="003E6F9B"/>
    <w:rsid w:val="003E7069"/>
    <w:rsid w:val="003E71D9"/>
    <w:rsid w:val="003E76E2"/>
    <w:rsid w:val="003E783D"/>
    <w:rsid w:val="003F0F4C"/>
    <w:rsid w:val="003F18A0"/>
    <w:rsid w:val="003F1C41"/>
    <w:rsid w:val="003F24B5"/>
    <w:rsid w:val="003F26BD"/>
    <w:rsid w:val="003F28E1"/>
    <w:rsid w:val="003F2AFC"/>
    <w:rsid w:val="003F5DC6"/>
    <w:rsid w:val="003F5FDD"/>
    <w:rsid w:val="003F75BE"/>
    <w:rsid w:val="003F7F07"/>
    <w:rsid w:val="0040058D"/>
    <w:rsid w:val="00400D71"/>
    <w:rsid w:val="00401A69"/>
    <w:rsid w:val="00402452"/>
    <w:rsid w:val="004028BF"/>
    <w:rsid w:val="004037FB"/>
    <w:rsid w:val="00403A65"/>
    <w:rsid w:val="004054D3"/>
    <w:rsid w:val="00405D1F"/>
    <w:rsid w:val="004077D5"/>
    <w:rsid w:val="00411250"/>
    <w:rsid w:val="0041160B"/>
    <w:rsid w:val="004127EF"/>
    <w:rsid w:val="00412A4A"/>
    <w:rsid w:val="004131DB"/>
    <w:rsid w:val="00414A17"/>
    <w:rsid w:val="004159A8"/>
    <w:rsid w:val="00415C26"/>
    <w:rsid w:val="00416619"/>
    <w:rsid w:val="00416DEB"/>
    <w:rsid w:val="004205ED"/>
    <w:rsid w:val="0042069B"/>
    <w:rsid w:val="004206EA"/>
    <w:rsid w:val="00422CDD"/>
    <w:rsid w:val="004236CC"/>
    <w:rsid w:val="004242C5"/>
    <w:rsid w:val="004247AC"/>
    <w:rsid w:val="00425C27"/>
    <w:rsid w:val="00425F1B"/>
    <w:rsid w:val="00426384"/>
    <w:rsid w:val="004276AF"/>
    <w:rsid w:val="00427D97"/>
    <w:rsid w:val="00427DE9"/>
    <w:rsid w:val="004305AC"/>
    <w:rsid w:val="004310B3"/>
    <w:rsid w:val="0043152D"/>
    <w:rsid w:val="0043230E"/>
    <w:rsid w:val="00432821"/>
    <w:rsid w:val="004328B6"/>
    <w:rsid w:val="00432BB9"/>
    <w:rsid w:val="00433D40"/>
    <w:rsid w:val="00433DB6"/>
    <w:rsid w:val="00435721"/>
    <w:rsid w:val="00435C4F"/>
    <w:rsid w:val="00435F45"/>
    <w:rsid w:val="004365A0"/>
    <w:rsid w:val="0044056B"/>
    <w:rsid w:val="00440ECD"/>
    <w:rsid w:val="0044108E"/>
    <w:rsid w:val="0044249F"/>
    <w:rsid w:val="004440A7"/>
    <w:rsid w:val="0044444C"/>
    <w:rsid w:val="0044464D"/>
    <w:rsid w:val="00444685"/>
    <w:rsid w:val="004451F4"/>
    <w:rsid w:val="00445DA7"/>
    <w:rsid w:val="00447B32"/>
    <w:rsid w:val="0045023F"/>
    <w:rsid w:val="00450A64"/>
    <w:rsid w:val="00450D63"/>
    <w:rsid w:val="00452B94"/>
    <w:rsid w:val="00453B13"/>
    <w:rsid w:val="00455378"/>
    <w:rsid w:val="00455D91"/>
    <w:rsid w:val="00455DFC"/>
    <w:rsid w:val="00456C76"/>
    <w:rsid w:val="00457835"/>
    <w:rsid w:val="00457996"/>
    <w:rsid w:val="0045799C"/>
    <w:rsid w:val="0046073C"/>
    <w:rsid w:val="0046188D"/>
    <w:rsid w:val="00462643"/>
    <w:rsid w:val="00462BCB"/>
    <w:rsid w:val="00462CE9"/>
    <w:rsid w:val="0046465B"/>
    <w:rsid w:val="00464E8F"/>
    <w:rsid w:val="00465BF8"/>
    <w:rsid w:val="00466C81"/>
    <w:rsid w:val="0046767E"/>
    <w:rsid w:val="00470701"/>
    <w:rsid w:val="0047231C"/>
    <w:rsid w:val="00474A0F"/>
    <w:rsid w:val="004768F7"/>
    <w:rsid w:val="00476E14"/>
    <w:rsid w:val="004771F0"/>
    <w:rsid w:val="004775AF"/>
    <w:rsid w:val="00477777"/>
    <w:rsid w:val="004777B7"/>
    <w:rsid w:val="0048082B"/>
    <w:rsid w:val="0048126B"/>
    <w:rsid w:val="00481D49"/>
    <w:rsid w:val="004822AE"/>
    <w:rsid w:val="004827D3"/>
    <w:rsid w:val="00483D38"/>
    <w:rsid w:val="00484826"/>
    <w:rsid w:val="004848B1"/>
    <w:rsid w:val="00484D96"/>
    <w:rsid w:val="00490F83"/>
    <w:rsid w:val="004915F3"/>
    <w:rsid w:val="00491842"/>
    <w:rsid w:val="004919A3"/>
    <w:rsid w:val="00492AEF"/>
    <w:rsid w:val="004932F0"/>
    <w:rsid w:val="004935CF"/>
    <w:rsid w:val="00493789"/>
    <w:rsid w:val="00493B5A"/>
    <w:rsid w:val="0049484F"/>
    <w:rsid w:val="004951A6"/>
    <w:rsid w:val="00495DD5"/>
    <w:rsid w:val="00495F42"/>
    <w:rsid w:val="0049648C"/>
    <w:rsid w:val="0049675B"/>
    <w:rsid w:val="004973B2"/>
    <w:rsid w:val="00497657"/>
    <w:rsid w:val="00497DDF"/>
    <w:rsid w:val="004A0C5E"/>
    <w:rsid w:val="004A152D"/>
    <w:rsid w:val="004A1928"/>
    <w:rsid w:val="004A2072"/>
    <w:rsid w:val="004A26F9"/>
    <w:rsid w:val="004A2B2F"/>
    <w:rsid w:val="004A39A6"/>
    <w:rsid w:val="004A4E74"/>
    <w:rsid w:val="004A52A3"/>
    <w:rsid w:val="004A56C1"/>
    <w:rsid w:val="004A5B05"/>
    <w:rsid w:val="004A5B8A"/>
    <w:rsid w:val="004A6A72"/>
    <w:rsid w:val="004A6AE7"/>
    <w:rsid w:val="004B2337"/>
    <w:rsid w:val="004B23BF"/>
    <w:rsid w:val="004B2F69"/>
    <w:rsid w:val="004B3012"/>
    <w:rsid w:val="004B3100"/>
    <w:rsid w:val="004B5436"/>
    <w:rsid w:val="004B599C"/>
    <w:rsid w:val="004B6398"/>
    <w:rsid w:val="004B7F88"/>
    <w:rsid w:val="004B7FF7"/>
    <w:rsid w:val="004C065E"/>
    <w:rsid w:val="004C0CD7"/>
    <w:rsid w:val="004C3135"/>
    <w:rsid w:val="004C36DE"/>
    <w:rsid w:val="004C4BE9"/>
    <w:rsid w:val="004C66CF"/>
    <w:rsid w:val="004C71BD"/>
    <w:rsid w:val="004C791D"/>
    <w:rsid w:val="004C7BD3"/>
    <w:rsid w:val="004C7E9C"/>
    <w:rsid w:val="004D10BD"/>
    <w:rsid w:val="004D13B9"/>
    <w:rsid w:val="004D1B36"/>
    <w:rsid w:val="004D1E60"/>
    <w:rsid w:val="004D2EF6"/>
    <w:rsid w:val="004D2F6A"/>
    <w:rsid w:val="004D307B"/>
    <w:rsid w:val="004D30CF"/>
    <w:rsid w:val="004D3AE8"/>
    <w:rsid w:val="004D3CDB"/>
    <w:rsid w:val="004D4C2A"/>
    <w:rsid w:val="004D54AC"/>
    <w:rsid w:val="004D55FB"/>
    <w:rsid w:val="004D5779"/>
    <w:rsid w:val="004D78F5"/>
    <w:rsid w:val="004D7F19"/>
    <w:rsid w:val="004E05C2"/>
    <w:rsid w:val="004E0913"/>
    <w:rsid w:val="004E1010"/>
    <w:rsid w:val="004E125E"/>
    <w:rsid w:val="004E12E5"/>
    <w:rsid w:val="004E18F1"/>
    <w:rsid w:val="004E2837"/>
    <w:rsid w:val="004E2968"/>
    <w:rsid w:val="004E32EF"/>
    <w:rsid w:val="004E32F5"/>
    <w:rsid w:val="004E3848"/>
    <w:rsid w:val="004E400F"/>
    <w:rsid w:val="004E4867"/>
    <w:rsid w:val="004E48B1"/>
    <w:rsid w:val="004E490B"/>
    <w:rsid w:val="004E5CAA"/>
    <w:rsid w:val="004E5E58"/>
    <w:rsid w:val="004E6364"/>
    <w:rsid w:val="004E637C"/>
    <w:rsid w:val="004E6549"/>
    <w:rsid w:val="004E6A15"/>
    <w:rsid w:val="004E74A0"/>
    <w:rsid w:val="004E7697"/>
    <w:rsid w:val="004F0E40"/>
    <w:rsid w:val="004F127C"/>
    <w:rsid w:val="004F1812"/>
    <w:rsid w:val="004F2ADB"/>
    <w:rsid w:val="004F40CD"/>
    <w:rsid w:val="004F4BB1"/>
    <w:rsid w:val="004F5AEC"/>
    <w:rsid w:val="004F6DA0"/>
    <w:rsid w:val="004F7FC5"/>
    <w:rsid w:val="004F7FEE"/>
    <w:rsid w:val="005008C1"/>
    <w:rsid w:val="00500EC8"/>
    <w:rsid w:val="00501291"/>
    <w:rsid w:val="00501546"/>
    <w:rsid w:val="005018B9"/>
    <w:rsid w:val="00501D66"/>
    <w:rsid w:val="0050247D"/>
    <w:rsid w:val="00502628"/>
    <w:rsid w:val="0050265F"/>
    <w:rsid w:val="0050281D"/>
    <w:rsid w:val="005035AC"/>
    <w:rsid w:val="00503803"/>
    <w:rsid w:val="00503881"/>
    <w:rsid w:val="005048F7"/>
    <w:rsid w:val="005054F1"/>
    <w:rsid w:val="00505EEA"/>
    <w:rsid w:val="005067C1"/>
    <w:rsid w:val="0050697C"/>
    <w:rsid w:val="00507CFE"/>
    <w:rsid w:val="00510461"/>
    <w:rsid w:val="005109C6"/>
    <w:rsid w:val="00511061"/>
    <w:rsid w:val="00511FB1"/>
    <w:rsid w:val="005128DC"/>
    <w:rsid w:val="00512ECD"/>
    <w:rsid w:val="0051336C"/>
    <w:rsid w:val="00513B6A"/>
    <w:rsid w:val="00514211"/>
    <w:rsid w:val="00514AF9"/>
    <w:rsid w:val="00514EE6"/>
    <w:rsid w:val="00515442"/>
    <w:rsid w:val="00515616"/>
    <w:rsid w:val="005157CA"/>
    <w:rsid w:val="00516BF9"/>
    <w:rsid w:val="00516FC1"/>
    <w:rsid w:val="00517084"/>
    <w:rsid w:val="00517418"/>
    <w:rsid w:val="005176C6"/>
    <w:rsid w:val="00517FD1"/>
    <w:rsid w:val="005210C6"/>
    <w:rsid w:val="00521B8F"/>
    <w:rsid w:val="005221F5"/>
    <w:rsid w:val="005222B8"/>
    <w:rsid w:val="005226B7"/>
    <w:rsid w:val="00522B83"/>
    <w:rsid w:val="00523B4D"/>
    <w:rsid w:val="00523C2E"/>
    <w:rsid w:val="005242DE"/>
    <w:rsid w:val="005243A8"/>
    <w:rsid w:val="0052447B"/>
    <w:rsid w:val="00525032"/>
    <w:rsid w:val="00526040"/>
    <w:rsid w:val="00527354"/>
    <w:rsid w:val="00527740"/>
    <w:rsid w:val="00530883"/>
    <w:rsid w:val="005310A3"/>
    <w:rsid w:val="005315EF"/>
    <w:rsid w:val="005329EF"/>
    <w:rsid w:val="00534158"/>
    <w:rsid w:val="005342EB"/>
    <w:rsid w:val="005344C1"/>
    <w:rsid w:val="00534F35"/>
    <w:rsid w:val="00536BDD"/>
    <w:rsid w:val="00537637"/>
    <w:rsid w:val="00537A27"/>
    <w:rsid w:val="00537D2B"/>
    <w:rsid w:val="005402B3"/>
    <w:rsid w:val="00540627"/>
    <w:rsid w:val="00540D67"/>
    <w:rsid w:val="005412CE"/>
    <w:rsid w:val="00542397"/>
    <w:rsid w:val="00542C2F"/>
    <w:rsid w:val="00544D97"/>
    <w:rsid w:val="0054564B"/>
    <w:rsid w:val="005506CF"/>
    <w:rsid w:val="00550712"/>
    <w:rsid w:val="00550D64"/>
    <w:rsid w:val="00550DD2"/>
    <w:rsid w:val="00552539"/>
    <w:rsid w:val="00553069"/>
    <w:rsid w:val="00553755"/>
    <w:rsid w:val="005537D1"/>
    <w:rsid w:val="00554FBB"/>
    <w:rsid w:val="0055549A"/>
    <w:rsid w:val="005556A4"/>
    <w:rsid w:val="005566A2"/>
    <w:rsid w:val="0055745D"/>
    <w:rsid w:val="005579BC"/>
    <w:rsid w:val="00560C3C"/>
    <w:rsid w:val="00560F8F"/>
    <w:rsid w:val="0056142E"/>
    <w:rsid w:val="00561D20"/>
    <w:rsid w:val="0056211B"/>
    <w:rsid w:val="00562560"/>
    <w:rsid w:val="00562AB7"/>
    <w:rsid w:val="0056347F"/>
    <w:rsid w:val="00565435"/>
    <w:rsid w:val="00565B31"/>
    <w:rsid w:val="005701EB"/>
    <w:rsid w:val="00570520"/>
    <w:rsid w:val="00571175"/>
    <w:rsid w:val="005723EA"/>
    <w:rsid w:val="00573668"/>
    <w:rsid w:val="00573ED7"/>
    <w:rsid w:val="0057450D"/>
    <w:rsid w:val="00574BC7"/>
    <w:rsid w:val="00575C77"/>
    <w:rsid w:val="00576E59"/>
    <w:rsid w:val="005801A6"/>
    <w:rsid w:val="005802BE"/>
    <w:rsid w:val="0058038B"/>
    <w:rsid w:val="005823AF"/>
    <w:rsid w:val="0058344F"/>
    <w:rsid w:val="00583929"/>
    <w:rsid w:val="00583BE4"/>
    <w:rsid w:val="00584C34"/>
    <w:rsid w:val="00584E16"/>
    <w:rsid w:val="00584F9A"/>
    <w:rsid w:val="00585264"/>
    <w:rsid w:val="005860CB"/>
    <w:rsid w:val="00586116"/>
    <w:rsid w:val="005862A8"/>
    <w:rsid w:val="005869D9"/>
    <w:rsid w:val="00586E2D"/>
    <w:rsid w:val="00587077"/>
    <w:rsid w:val="00587399"/>
    <w:rsid w:val="00587A57"/>
    <w:rsid w:val="00587E5B"/>
    <w:rsid w:val="005902D1"/>
    <w:rsid w:val="005902EC"/>
    <w:rsid w:val="00590F89"/>
    <w:rsid w:val="0059305B"/>
    <w:rsid w:val="005937A8"/>
    <w:rsid w:val="0059402F"/>
    <w:rsid w:val="00594CA9"/>
    <w:rsid w:val="00594FF9"/>
    <w:rsid w:val="00595173"/>
    <w:rsid w:val="005953B6"/>
    <w:rsid w:val="00595416"/>
    <w:rsid w:val="00595DDA"/>
    <w:rsid w:val="00595FCF"/>
    <w:rsid w:val="00596AF8"/>
    <w:rsid w:val="0059767F"/>
    <w:rsid w:val="00597897"/>
    <w:rsid w:val="005A0339"/>
    <w:rsid w:val="005A0826"/>
    <w:rsid w:val="005A1080"/>
    <w:rsid w:val="005A1E44"/>
    <w:rsid w:val="005A1EA6"/>
    <w:rsid w:val="005A2681"/>
    <w:rsid w:val="005A2DE8"/>
    <w:rsid w:val="005A34E9"/>
    <w:rsid w:val="005A380E"/>
    <w:rsid w:val="005A4996"/>
    <w:rsid w:val="005A4E55"/>
    <w:rsid w:val="005A577E"/>
    <w:rsid w:val="005A5804"/>
    <w:rsid w:val="005A6C21"/>
    <w:rsid w:val="005B0DBB"/>
    <w:rsid w:val="005B1EC1"/>
    <w:rsid w:val="005B2269"/>
    <w:rsid w:val="005B4113"/>
    <w:rsid w:val="005B6050"/>
    <w:rsid w:val="005B656E"/>
    <w:rsid w:val="005B67FF"/>
    <w:rsid w:val="005B76BD"/>
    <w:rsid w:val="005B7D3D"/>
    <w:rsid w:val="005C0381"/>
    <w:rsid w:val="005C04B6"/>
    <w:rsid w:val="005C04E0"/>
    <w:rsid w:val="005C0B85"/>
    <w:rsid w:val="005C1022"/>
    <w:rsid w:val="005C15BB"/>
    <w:rsid w:val="005C1B5F"/>
    <w:rsid w:val="005C32F8"/>
    <w:rsid w:val="005C4B54"/>
    <w:rsid w:val="005C4E73"/>
    <w:rsid w:val="005C54F4"/>
    <w:rsid w:val="005C606A"/>
    <w:rsid w:val="005C6AD9"/>
    <w:rsid w:val="005C763C"/>
    <w:rsid w:val="005C76D5"/>
    <w:rsid w:val="005C7D53"/>
    <w:rsid w:val="005D0973"/>
    <w:rsid w:val="005D1645"/>
    <w:rsid w:val="005D18C5"/>
    <w:rsid w:val="005D1AB3"/>
    <w:rsid w:val="005D1B48"/>
    <w:rsid w:val="005D2EF2"/>
    <w:rsid w:val="005D31DA"/>
    <w:rsid w:val="005D34DB"/>
    <w:rsid w:val="005D3B74"/>
    <w:rsid w:val="005D4DD1"/>
    <w:rsid w:val="005D5C80"/>
    <w:rsid w:val="005D5D98"/>
    <w:rsid w:val="005D6798"/>
    <w:rsid w:val="005E03E5"/>
    <w:rsid w:val="005E0D19"/>
    <w:rsid w:val="005E0DD7"/>
    <w:rsid w:val="005E25EF"/>
    <w:rsid w:val="005E2A1D"/>
    <w:rsid w:val="005E2E2D"/>
    <w:rsid w:val="005E30D9"/>
    <w:rsid w:val="005E37B3"/>
    <w:rsid w:val="005E5388"/>
    <w:rsid w:val="005E640F"/>
    <w:rsid w:val="005E6509"/>
    <w:rsid w:val="005E7257"/>
    <w:rsid w:val="005E7284"/>
    <w:rsid w:val="005F0957"/>
    <w:rsid w:val="005F09F4"/>
    <w:rsid w:val="005F1672"/>
    <w:rsid w:val="005F3812"/>
    <w:rsid w:val="005F4DD9"/>
    <w:rsid w:val="005F5209"/>
    <w:rsid w:val="005F5986"/>
    <w:rsid w:val="005F6313"/>
    <w:rsid w:val="005F7337"/>
    <w:rsid w:val="005F790F"/>
    <w:rsid w:val="005F7E7E"/>
    <w:rsid w:val="00601D21"/>
    <w:rsid w:val="00601D76"/>
    <w:rsid w:val="00602482"/>
    <w:rsid w:val="00602C24"/>
    <w:rsid w:val="00602EB7"/>
    <w:rsid w:val="00603F38"/>
    <w:rsid w:val="00605299"/>
    <w:rsid w:val="00605B1C"/>
    <w:rsid w:val="00605E42"/>
    <w:rsid w:val="00605E7C"/>
    <w:rsid w:val="006073DB"/>
    <w:rsid w:val="006078D0"/>
    <w:rsid w:val="006139CF"/>
    <w:rsid w:val="00614FCE"/>
    <w:rsid w:val="006156EC"/>
    <w:rsid w:val="006163A3"/>
    <w:rsid w:val="006166BE"/>
    <w:rsid w:val="006177DD"/>
    <w:rsid w:val="006178FD"/>
    <w:rsid w:val="006203CA"/>
    <w:rsid w:val="00620B55"/>
    <w:rsid w:val="00621553"/>
    <w:rsid w:val="00621D28"/>
    <w:rsid w:val="0062231D"/>
    <w:rsid w:val="006229B5"/>
    <w:rsid w:val="00623F55"/>
    <w:rsid w:val="00624316"/>
    <w:rsid w:val="00624B76"/>
    <w:rsid w:val="00625177"/>
    <w:rsid w:val="0062533D"/>
    <w:rsid w:val="00625EC0"/>
    <w:rsid w:val="00626BB6"/>
    <w:rsid w:val="00626E1C"/>
    <w:rsid w:val="00627BD7"/>
    <w:rsid w:val="00630D0B"/>
    <w:rsid w:val="0063323C"/>
    <w:rsid w:val="00633BBC"/>
    <w:rsid w:val="00634033"/>
    <w:rsid w:val="00634D95"/>
    <w:rsid w:val="00636586"/>
    <w:rsid w:val="0063687F"/>
    <w:rsid w:val="006368BB"/>
    <w:rsid w:val="00636B9F"/>
    <w:rsid w:val="00636F16"/>
    <w:rsid w:val="00637052"/>
    <w:rsid w:val="006378CC"/>
    <w:rsid w:val="00637BC0"/>
    <w:rsid w:val="00641118"/>
    <w:rsid w:val="0064119D"/>
    <w:rsid w:val="00641414"/>
    <w:rsid w:val="00642D46"/>
    <w:rsid w:val="0064330B"/>
    <w:rsid w:val="00643BA9"/>
    <w:rsid w:val="00644847"/>
    <w:rsid w:val="00644E33"/>
    <w:rsid w:val="006450BC"/>
    <w:rsid w:val="0064514C"/>
    <w:rsid w:val="006457CB"/>
    <w:rsid w:val="00647767"/>
    <w:rsid w:val="00647F4B"/>
    <w:rsid w:val="00650E91"/>
    <w:rsid w:val="006517AD"/>
    <w:rsid w:val="006526C7"/>
    <w:rsid w:val="0065291B"/>
    <w:rsid w:val="00652D5E"/>
    <w:rsid w:val="00653406"/>
    <w:rsid w:val="006548CD"/>
    <w:rsid w:val="00654AF6"/>
    <w:rsid w:val="00656AA2"/>
    <w:rsid w:val="0065701E"/>
    <w:rsid w:val="006575B9"/>
    <w:rsid w:val="006575E5"/>
    <w:rsid w:val="006602ED"/>
    <w:rsid w:val="00660333"/>
    <w:rsid w:val="006608E7"/>
    <w:rsid w:val="00660E65"/>
    <w:rsid w:val="006618D4"/>
    <w:rsid w:val="00662348"/>
    <w:rsid w:val="0066247C"/>
    <w:rsid w:val="006626DA"/>
    <w:rsid w:val="00662983"/>
    <w:rsid w:val="00662C2E"/>
    <w:rsid w:val="006636CF"/>
    <w:rsid w:val="00663A3F"/>
    <w:rsid w:val="00663DCC"/>
    <w:rsid w:val="00663F47"/>
    <w:rsid w:val="0066574A"/>
    <w:rsid w:val="006658B7"/>
    <w:rsid w:val="006664B3"/>
    <w:rsid w:val="006665C0"/>
    <w:rsid w:val="006670CA"/>
    <w:rsid w:val="0066717E"/>
    <w:rsid w:val="006678A0"/>
    <w:rsid w:val="006702A3"/>
    <w:rsid w:val="00670888"/>
    <w:rsid w:val="0067132D"/>
    <w:rsid w:val="00671E33"/>
    <w:rsid w:val="006722D0"/>
    <w:rsid w:val="00672B3A"/>
    <w:rsid w:val="00673182"/>
    <w:rsid w:val="006738FE"/>
    <w:rsid w:val="0067450B"/>
    <w:rsid w:val="00674519"/>
    <w:rsid w:val="00674554"/>
    <w:rsid w:val="00674AF0"/>
    <w:rsid w:val="00675073"/>
    <w:rsid w:val="006754E8"/>
    <w:rsid w:val="00675C6F"/>
    <w:rsid w:val="0067634A"/>
    <w:rsid w:val="006764C0"/>
    <w:rsid w:val="00676660"/>
    <w:rsid w:val="006767EB"/>
    <w:rsid w:val="00676D89"/>
    <w:rsid w:val="0067736A"/>
    <w:rsid w:val="0068093D"/>
    <w:rsid w:val="006810E5"/>
    <w:rsid w:val="00681A08"/>
    <w:rsid w:val="00681EC7"/>
    <w:rsid w:val="00682298"/>
    <w:rsid w:val="00682E11"/>
    <w:rsid w:val="006834EB"/>
    <w:rsid w:val="006846E6"/>
    <w:rsid w:val="0068472A"/>
    <w:rsid w:val="00684B98"/>
    <w:rsid w:val="006858BC"/>
    <w:rsid w:val="00685918"/>
    <w:rsid w:val="00685C54"/>
    <w:rsid w:val="00686548"/>
    <w:rsid w:val="00686E66"/>
    <w:rsid w:val="00687E29"/>
    <w:rsid w:val="006908F5"/>
    <w:rsid w:val="0069162D"/>
    <w:rsid w:val="00692871"/>
    <w:rsid w:val="006931EE"/>
    <w:rsid w:val="0069353A"/>
    <w:rsid w:val="00693650"/>
    <w:rsid w:val="00694286"/>
    <w:rsid w:val="00694C8F"/>
    <w:rsid w:val="00695364"/>
    <w:rsid w:val="0069579E"/>
    <w:rsid w:val="0069693D"/>
    <w:rsid w:val="00697745"/>
    <w:rsid w:val="00697AC4"/>
    <w:rsid w:val="006A00B9"/>
    <w:rsid w:val="006A11B5"/>
    <w:rsid w:val="006A197F"/>
    <w:rsid w:val="006A2C10"/>
    <w:rsid w:val="006A3248"/>
    <w:rsid w:val="006A360F"/>
    <w:rsid w:val="006A4A2C"/>
    <w:rsid w:val="006A51B1"/>
    <w:rsid w:val="006A556D"/>
    <w:rsid w:val="006A560F"/>
    <w:rsid w:val="006A6A9E"/>
    <w:rsid w:val="006A6BEF"/>
    <w:rsid w:val="006A6F0D"/>
    <w:rsid w:val="006B019B"/>
    <w:rsid w:val="006B03D2"/>
    <w:rsid w:val="006B269E"/>
    <w:rsid w:val="006B2931"/>
    <w:rsid w:val="006B4071"/>
    <w:rsid w:val="006B5439"/>
    <w:rsid w:val="006B59E6"/>
    <w:rsid w:val="006B6FE7"/>
    <w:rsid w:val="006B7EAE"/>
    <w:rsid w:val="006C02A2"/>
    <w:rsid w:val="006C0D32"/>
    <w:rsid w:val="006C153C"/>
    <w:rsid w:val="006C17F4"/>
    <w:rsid w:val="006C1AB9"/>
    <w:rsid w:val="006C1CA9"/>
    <w:rsid w:val="006C32EC"/>
    <w:rsid w:val="006C37FD"/>
    <w:rsid w:val="006C4F50"/>
    <w:rsid w:val="006C559C"/>
    <w:rsid w:val="006C60BC"/>
    <w:rsid w:val="006C700E"/>
    <w:rsid w:val="006C73D8"/>
    <w:rsid w:val="006D0593"/>
    <w:rsid w:val="006D09B0"/>
    <w:rsid w:val="006D0A27"/>
    <w:rsid w:val="006D1C92"/>
    <w:rsid w:val="006D27CD"/>
    <w:rsid w:val="006D4019"/>
    <w:rsid w:val="006D4D54"/>
    <w:rsid w:val="006D4ED5"/>
    <w:rsid w:val="006D58DB"/>
    <w:rsid w:val="006D6608"/>
    <w:rsid w:val="006D7D83"/>
    <w:rsid w:val="006D7F4D"/>
    <w:rsid w:val="006E0741"/>
    <w:rsid w:val="006E144C"/>
    <w:rsid w:val="006E193C"/>
    <w:rsid w:val="006E2FDA"/>
    <w:rsid w:val="006E3CEC"/>
    <w:rsid w:val="006E5206"/>
    <w:rsid w:val="006E58DC"/>
    <w:rsid w:val="006E6004"/>
    <w:rsid w:val="006E676E"/>
    <w:rsid w:val="006E75FF"/>
    <w:rsid w:val="006E7F79"/>
    <w:rsid w:val="006E7F84"/>
    <w:rsid w:val="006F03AD"/>
    <w:rsid w:val="006F0F13"/>
    <w:rsid w:val="006F1DF4"/>
    <w:rsid w:val="006F2D74"/>
    <w:rsid w:val="006F44C0"/>
    <w:rsid w:val="006F460B"/>
    <w:rsid w:val="006F4EBD"/>
    <w:rsid w:val="006F72B4"/>
    <w:rsid w:val="006F766C"/>
    <w:rsid w:val="006F7B30"/>
    <w:rsid w:val="006F7B73"/>
    <w:rsid w:val="007003E9"/>
    <w:rsid w:val="00700683"/>
    <w:rsid w:val="00701B88"/>
    <w:rsid w:val="007028A6"/>
    <w:rsid w:val="007050B2"/>
    <w:rsid w:val="00705D6D"/>
    <w:rsid w:val="00705E33"/>
    <w:rsid w:val="00706CB7"/>
    <w:rsid w:val="00706DE8"/>
    <w:rsid w:val="00707007"/>
    <w:rsid w:val="00707083"/>
    <w:rsid w:val="007072EE"/>
    <w:rsid w:val="0071234E"/>
    <w:rsid w:val="00712372"/>
    <w:rsid w:val="00713684"/>
    <w:rsid w:val="007137B3"/>
    <w:rsid w:val="00713A2C"/>
    <w:rsid w:val="00713C78"/>
    <w:rsid w:val="0071471A"/>
    <w:rsid w:val="00714BCA"/>
    <w:rsid w:val="00714EF8"/>
    <w:rsid w:val="0071560C"/>
    <w:rsid w:val="00715A3E"/>
    <w:rsid w:val="00716041"/>
    <w:rsid w:val="007161B8"/>
    <w:rsid w:val="007165DA"/>
    <w:rsid w:val="007175F7"/>
    <w:rsid w:val="00717D23"/>
    <w:rsid w:val="00720459"/>
    <w:rsid w:val="00720AAF"/>
    <w:rsid w:val="00722154"/>
    <w:rsid w:val="00722DAC"/>
    <w:rsid w:val="00723F46"/>
    <w:rsid w:val="0072498E"/>
    <w:rsid w:val="00724F20"/>
    <w:rsid w:val="00725175"/>
    <w:rsid w:val="0072534A"/>
    <w:rsid w:val="00725C69"/>
    <w:rsid w:val="00726EDC"/>
    <w:rsid w:val="00727BC8"/>
    <w:rsid w:val="00731402"/>
    <w:rsid w:val="00731F05"/>
    <w:rsid w:val="00731F64"/>
    <w:rsid w:val="0073390E"/>
    <w:rsid w:val="00733ECE"/>
    <w:rsid w:val="007353BC"/>
    <w:rsid w:val="0073568D"/>
    <w:rsid w:val="00736543"/>
    <w:rsid w:val="007367DF"/>
    <w:rsid w:val="00736A69"/>
    <w:rsid w:val="0073756C"/>
    <w:rsid w:val="00737CA8"/>
    <w:rsid w:val="00740399"/>
    <w:rsid w:val="00740DC2"/>
    <w:rsid w:val="007411C4"/>
    <w:rsid w:val="007414A7"/>
    <w:rsid w:val="00742627"/>
    <w:rsid w:val="0074296D"/>
    <w:rsid w:val="00742B03"/>
    <w:rsid w:val="007436C4"/>
    <w:rsid w:val="00743B03"/>
    <w:rsid w:val="007444C6"/>
    <w:rsid w:val="007454B3"/>
    <w:rsid w:val="007465BD"/>
    <w:rsid w:val="00746881"/>
    <w:rsid w:val="00746952"/>
    <w:rsid w:val="00746ECF"/>
    <w:rsid w:val="00747026"/>
    <w:rsid w:val="007471FE"/>
    <w:rsid w:val="0074739D"/>
    <w:rsid w:val="00747D8F"/>
    <w:rsid w:val="00750376"/>
    <w:rsid w:val="007504CF"/>
    <w:rsid w:val="007510E8"/>
    <w:rsid w:val="0075185A"/>
    <w:rsid w:val="00754092"/>
    <w:rsid w:val="007568C6"/>
    <w:rsid w:val="00756CE2"/>
    <w:rsid w:val="00756E04"/>
    <w:rsid w:val="00757624"/>
    <w:rsid w:val="00757A72"/>
    <w:rsid w:val="007604D2"/>
    <w:rsid w:val="0076091E"/>
    <w:rsid w:val="00760D6C"/>
    <w:rsid w:val="00761146"/>
    <w:rsid w:val="00761EE2"/>
    <w:rsid w:val="007625A6"/>
    <w:rsid w:val="007643B9"/>
    <w:rsid w:val="00764F78"/>
    <w:rsid w:val="00765004"/>
    <w:rsid w:val="0076529E"/>
    <w:rsid w:val="00765952"/>
    <w:rsid w:val="0076608E"/>
    <w:rsid w:val="007668A1"/>
    <w:rsid w:val="00767653"/>
    <w:rsid w:val="0076777E"/>
    <w:rsid w:val="007705C4"/>
    <w:rsid w:val="00770B13"/>
    <w:rsid w:val="007721F9"/>
    <w:rsid w:val="00772DC8"/>
    <w:rsid w:val="007732BA"/>
    <w:rsid w:val="00774154"/>
    <w:rsid w:val="00774EC7"/>
    <w:rsid w:val="00775692"/>
    <w:rsid w:val="00775C78"/>
    <w:rsid w:val="00775E93"/>
    <w:rsid w:val="00776336"/>
    <w:rsid w:val="007763AD"/>
    <w:rsid w:val="0077720A"/>
    <w:rsid w:val="007813D7"/>
    <w:rsid w:val="007813ED"/>
    <w:rsid w:val="0078171A"/>
    <w:rsid w:val="0078173B"/>
    <w:rsid w:val="00781FB1"/>
    <w:rsid w:val="00784858"/>
    <w:rsid w:val="00784C92"/>
    <w:rsid w:val="007851D9"/>
    <w:rsid w:val="0078525A"/>
    <w:rsid w:val="00786A0C"/>
    <w:rsid w:val="0079016A"/>
    <w:rsid w:val="00790E42"/>
    <w:rsid w:val="0079126A"/>
    <w:rsid w:val="007927EB"/>
    <w:rsid w:val="00792B49"/>
    <w:rsid w:val="00793BD1"/>
    <w:rsid w:val="007942D3"/>
    <w:rsid w:val="00794431"/>
    <w:rsid w:val="00795399"/>
    <w:rsid w:val="0079652F"/>
    <w:rsid w:val="00796838"/>
    <w:rsid w:val="00796B04"/>
    <w:rsid w:val="0079759C"/>
    <w:rsid w:val="00797EFA"/>
    <w:rsid w:val="007A1ACF"/>
    <w:rsid w:val="007A314A"/>
    <w:rsid w:val="007A3315"/>
    <w:rsid w:val="007A397B"/>
    <w:rsid w:val="007A470F"/>
    <w:rsid w:val="007A55B9"/>
    <w:rsid w:val="007A5B6F"/>
    <w:rsid w:val="007A64B8"/>
    <w:rsid w:val="007A6549"/>
    <w:rsid w:val="007A77DF"/>
    <w:rsid w:val="007A7EF2"/>
    <w:rsid w:val="007B0A9C"/>
    <w:rsid w:val="007B13EB"/>
    <w:rsid w:val="007B18AD"/>
    <w:rsid w:val="007B1B89"/>
    <w:rsid w:val="007B33E1"/>
    <w:rsid w:val="007B3B94"/>
    <w:rsid w:val="007B57B1"/>
    <w:rsid w:val="007B58C4"/>
    <w:rsid w:val="007B58EC"/>
    <w:rsid w:val="007B5C7F"/>
    <w:rsid w:val="007B5F67"/>
    <w:rsid w:val="007B637F"/>
    <w:rsid w:val="007B76BB"/>
    <w:rsid w:val="007C030D"/>
    <w:rsid w:val="007C0D06"/>
    <w:rsid w:val="007C190D"/>
    <w:rsid w:val="007C258B"/>
    <w:rsid w:val="007C4502"/>
    <w:rsid w:val="007C4CB3"/>
    <w:rsid w:val="007C5007"/>
    <w:rsid w:val="007C594E"/>
    <w:rsid w:val="007C5F4C"/>
    <w:rsid w:val="007C63CC"/>
    <w:rsid w:val="007C65B2"/>
    <w:rsid w:val="007C7709"/>
    <w:rsid w:val="007C77F3"/>
    <w:rsid w:val="007C7937"/>
    <w:rsid w:val="007D0030"/>
    <w:rsid w:val="007D03F2"/>
    <w:rsid w:val="007D0E71"/>
    <w:rsid w:val="007D1197"/>
    <w:rsid w:val="007D24BB"/>
    <w:rsid w:val="007D272F"/>
    <w:rsid w:val="007D3099"/>
    <w:rsid w:val="007D3907"/>
    <w:rsid w:val="007D3C63"/>
    <w:rsid w:val="007D404A"/>
    <w:rsid w:val="007D4ECA"/>
    <w:rsid w:val="007D644F"/>
    <w:rsid w:val="007D6CB8"/>
    <w:rsid w:val="007D73D0"/>
    <w:rsid w:val="007D7A6D"/>
    <w:rsid w:val="007D7BCC"/>
    <w:rsid w:val="007D7F9D"/>
    <w:rsid w:val="007E0883"/>
    <w:rsid w:val="007E08FD"/>
    <w:rsid w:val="007E0F57"/>
    <w:rsid w:val="007E10FD"/>
    <w:rsid w:val="007E1A76"/>
    <w:rsid w:val="007E26DC"/>
    <w:rsid w:val="007E33AB"/>
    <w:rsid w:val="007E427D"/>
    <w:rsid w:val="007E49C0"/>
    <w:rsid w:val="007E51CE"/>
    <w:rsid w:val="007E5242"/>
    <w:rsid w:val="007E6486"/>
    <w:rsid w:val="007E6970"/>
    <w:rsid w:val="007E6A40"/>
    <w:rsid w:val="007E7622"/>
    <w:rsid w:val="007E7AA7"/>
    <w:rsid w:val="007E7CD2"/>
    <w:rsid w:val="007F06DD"/>
    <w:rsid w:val="007F0789"/>
    <w:rsid w:val="007F18B5"/>
    <w:rsid w:val="007F1D57"/>
    <w:rsid w:val="007F411B"/>
    <w:rsid w:val="007F49F3"/>
    <w:rsid w:val="007F4C54"/>
    <w:rsid w:val="007F59C6"/>
    <w:rsid w:val="007F5F7C"/>
    <w:rsid w:val="007F6812"/>
    <w:rsid w:val="007F6A7A"/>
    <w:rsid w:val="007F715E"/>
    <w:rsid w:val="008008A1"/>
    <w:rsid w:val="00802C49"/>
    <w:rsid w:val="0080439F"/>
    <w:rsid w:val="00805EB0"/>
    <w:rsid w:val="00806C25"/>
    <w:rsid w:val="008073FB"/>
    <w:rsid w:val="00810533"/>
    <w:rsid w:val="00810910"/>
    <w:rsid w:val="00811F17"/>
    <w:rsid w:val="008135EB"/>
    <w:rsid w:val="0081498F"/>
    <w:rsid w:val="00817763"/>
    <w:rsid w:val="00817B97"/>
    <w:rsid w:val="008206D8"/>
    <w:rsid w:val="008207B3"/>
    <w:rsid w:val="00820B3D"/>
    <w:rsid w:val="0082116F"/>
    <w:rsid w:val="008212AC"/>
    <w:rsid w:val="0082157D"/>
    <w:rsid w:val="00821EFC"/>
    <w:rsid w:val="00822272"/>
    <w:rsid w:val="008224EE"/>
    <w:rsid w:val="008227DB"/>
    <w:rsid w:val="00822FFE"/>
    <w:rsid w:val="0082366D"/>
    <w:rsid w:val="00823AA5"/>
    <w:rsid w:val="0082411A"/>
    <w:rsid w:val="00824344"/>
    <w:rsid w:val="008246AC"/>
    <w:rsid w:val="00824B99"/>
    <w:rsid w:val="0082566D"/>
    <w:rsid w:val="00826279"/>
    <w:rsid w:val="00826648"/>
    <w:rsid w:val="00827DA9"/>
    <w:rsid w:val="008305E9"/>
    <w:rsid w:val="00831687"/>
    <w:rsid w:val="0083169F"/>
    <w:rsid w:val="008325B9"/>
    <w:rsid w:val="00832737"/>
    <w:rsid w:val="00832A06"/>
    <w:rsid w:val="00832AFE"/>
    <w:rsid w:val="00833275"/>
    <w:rsid w:val="00833D82"/>
    <w:rsid w:val="008345F4"/>
    <w:rsid w:val="00835443"/>
    <w:rsid w:val="008365A1"/>
    <w:rsid w:val="00836628"/>
    <w:rsid w:val="00837A72"/>
    <w:rsid w:val="008402AE"/>
    <w:rsid w:val="00840336"/>
    <w:rsid w:val="008417F6"/>
    <w:rsid w:val="00842305"/>
    <w:rsid w:val="00842899"/>
    <w:rsid w:val="00842A37"/>
    <w:rsid w:val="00842EDF"/>
    <w:rsid w:val="008434F2"/>
    <w:rsid w:val="008435B5"/>
    <w:rsid w:val="008436CA"/>
    <w:rsid w:val="00843F47"/>
    <w:rsid w:val="0084447D"/>
    <w:rsid w:val="00845F8C"/>
    <w:rsid w:val="00846B04"/>
    <w:rsid w:val="00846B4A"/>
    <w:rsid w:val="00850615"/>
    <w:rsid w:val="00852661"/>
    <w:rsid w:val="00853223"/>
    <w:rsid w:val="008534B0"/>
    <w:rsid w:val="00853541"/>
    <w:rsid w:val="008540BB"/>
    <w:rsid w:val="00857F1B"/>
    <w:rsid w:val="008607E3"/>
    <w:rsid w:val="00860EF9"/>
    <w:rsid w:val="00862328"/>
    <w:rsid w:val="00862883"/>
    <w:rsid w:val="00862FD6"/>
    <w:rsid w:val="00863128"/>
    <w:rsid w:val="0086391F"/>
    <w:rsid w:val="008640F3"/>
    <w:rsid w:val="008653D6"/>
    <w:rsid w:val="00865FAC"/>
    <w:rsid w:val="0086606E"/>
    <w:rsid w:val="008662FD"/>
    <w:rsid w:val="00866B0A"/>
    <w:rsid w:val="00870553"/>
    <w:rsid w:val="00870B68"/>
    <w:rsid w:val="00870F2D"/>
    <w:rsid w:val="00871C93"/>
    <w:rsid w:val="00871F10"/>
    <w:rsid w:val="00873138"/>
    <w:rsid w:val="00874222"/>
    <w:rsid w:val="00874797"/>
    <w:rsid w:val="00874D56"/>
    <w:rsid w:val="0087524A"/>
    <w:rsid w:val="00875657"/>
    <w:rsid w:val="008759C4"/>
    <w:rsid w:val="00875CBD"/>
    <w:rsid w:val="0087620B"/>
    <w:rsid w:val="00876AB6"/>
    <w:rsid w:val="00877167"/>
    <w:rsid w:val="0087751D"/>
    <w:rsid w:val="00877D38"/>
    <w:rsid w:val="00880949"/>
    <w:rsid w:val="0088248D"/>
    <w:rsid w:val="008826C0"/>
    <w:rsid w:val="00883C07"/>
    <w:rsid w:val="00883EF3"/>
    <w:rsid w:val="00883F73"/>
    <w:rsid w:val="00883FF0"/>
    <w:rsid w:val="0088402A"/>
    <w:rsid w:val="00885CF3"/>
    <w:rsid w:val="00886660"/>
    <w:rsid w:val="0088715B"/>
    <w:rsid w:val="008878D8"/>
    <w:rsid w:val="008901C9"/>
    <w:rsid w:val="00890DA8"/>
    <w:rsid w:val="008923D4"/>
    <w:rsid w:val="008928EF"/>
    <w:rsid w:val="00892F6A"/>
    <w:rsid w:val="00893434"/>
    <w:rsid w:val="00893690"/>
    <w:rsid w:val="008950E2"/>
    <w:rsid w:val="0089527A"/>
    <w:rsid w:val="00895865"/>
    <w:rsid w:val="00895BD2"/>
    <w:rsid w:val="00895F7D"/>
    <w:rsid w:val="00896221"/>
    <w:rsid w:val="00896AB1"/>
    <w:rsid w:val="00896EEF"/>
    <w:rsid w:val="00896F08"/>
    <w:rsid w:val="008971CB"/>
    <w:rsid w:val="008A06CC"/>
    <w:rsid w:val="008A07E7"/>
    <w:rsid w:val="008A26CC"/>
    <w:rsid w:val="008A2920"/>
    <w:rsid w:val="008A3336"/>
    <w:rsid w:val="008A44AC"/>
    <w:rsid w:val="008A4873"/>
    <w:rsid w:val="008A4BCF"/>
    <w:rsid w:val="008A4C21"/>
    <w:rsid w:val="008A4D24"/>
    <w:rsid w:val="008A5935"/>
    <w:rsid w:val="008A5DC7"/>
    <w:rsid w:val="008A6782"/>
    <w:rsid w:val="008A764E"/>
    <w:rsid w:val="008B082E"/>
    <w:rsid w:val="008B15AA"/>
    <w:rsid w:val="008B1762"/>
    <w:rsid w:val="008B357D"/>
    <w:rsid w:val="008B3D3E"/>
    <w:rsid w:val="008B3F93"/>
    <w:rsid w:val="008B4CE3"/>
    <w:rsid w:val="008B4E21"/>
    <w:rsid w:val="008B5354"/>
    <w:rsid w:val="008B6083"/>
    <w:rsid w:val="008B63E3"/>
    <w:rsid w:val="008B7060"/>
    <w:rsid w:val="008B74BE"/>
    <w:rsid w:val="008C01D4"/>
    <w:rsid w:val="008C0F95"/>
    <w:rsid w:val="008C2189"/>
    <w:rsid w:val="008C27B8"/>
    <w:rsid w:val="008C4D7C"/>
    <w:rsid w:val="008C547F"/>
    <w:rsid w:val="008C55AA"/>
    <w:rsid w:val="008C6F6B"/>
    <w:rsid w:val="008C7238"/>
    <w:rsid w:val="008C7488"/>
    <w:rsid w:val="008C79C2"/>
    <w:rsid w:val="008D3861"/>
    <w:rsid w:val="008D3ADC"/>
    <w:rsid w:val="008D4085"/>
    <w:rsid w:val="008D422A"/>
    <w:rsid w:val="008D449C"/>
    <w:rsid w:val="008D4D70"/>
    <w:rsid w:val="008D54B6"/>
    <w:rsid w:val="008D56AA"/>
    <w:rsid w:val="008D57BC"/>
    <w:rsid w:val="008D6F27"/>
    <w:rsid w:val="008D74B4"/>
    <w:rsid w:val="008D788C"/>
    <w:rsid w:val="008D7AB0"/>
    <w:rsid w:val="008E128F"/>
    <w:rsid w:val="008E19DE"/>
    <w:rsid w:val="008E4BD4"/>
    <w:rsid w:val="008E5C34"/>
    <w:rsid w:val="008E69C0"/>
    <w:rsid w:val="008E6E65"/>
    <w:rsid w:val="008E796D"/>
    <w:rsid w:val="008E7A60"/>
    <w:rsid w:val="008E7C97"/>
    <w:rsid w:val="008E7CCD"/>
    <w:rsid w:val="008F00A6"/>
    <w:rsid w:val="008F0477"/>
    <w:rsid w:val="008F0A12"/>
    <w:rsid w:val="008F23BB"/>
    <w:rsid w:val="008F2B06"/>
    <w:rsid w:val="008F3B60"/>
    <w:rsid w:val="008F3D8F"/>
    <w:rsid w:val="008F4946"/>
    <w:rsid w:val="008F5837"/>
    <w:rsid w:val="008F7175"/>
    <w:rsid w:val="008F72C9"/>
    <w:rsid w:val="009010E9"/>
    <w:rsid w:val="009017A1"/>
    <w:rsid w:val="00901D65"/>
    <w:rsid w:val="00901E3F"/>
    <w:rsid w:val="00902231"/>
    <w:rsid w:val="0090239C"/>
    <w:rsid w:val="00902A22"/>
    <w:rsid w:val="00903907"/>
    <w:rsid w:val="00903D62"/>
    <w:rsid w:val="00903EC7"/>
    <w:rsid w:val="00904642"/>
    <w:rsid w:val="00904BFF"/>
    <w:rsid w:val="00904DF0"/>
    <w:rsid w:val="00906EA9"/>
    <w:rsid w:val="009110F5"/>
    <w:rsid w:val="009114C0"/>
    <w:rsid w:val="0091226F"/>
    <w:rsid w:val="009129BB"/>
    <w:rsid w:val="0091373A"/>
    <w:rsid w:val="00913D11"/>
    <w:rsid w:val="00914E1C"/>
    <w:rsid w:val="009153BF"/>
    <w:rsid w:val="009158F8"/>
    <w:rsid w:val="009162B8"/>
    <w:rsid w:val="00917517"/>
    <w:rsid w:val="00917E90"/>
    <w:rsid w:val="00917FDF"/>
    <w:rsid w:val="0092001E"/>
    <w:rsid w:val="00920430"/>
    <w:rsid w:val="0092112B"/>
    <w:rsid w:val="00921330"/>
    <w:rsid w:val="009217A3"/>
    <w:rsid w:val="00921F92"/>
    <w:rsid w:val="009225C4"/>
    <w:rsid w:val="00922A03"/>
    <w:rsid w:val="00923592"/>
    <w:rsid w:val="0092397A"/>
    <w:rsid w:val="0092523E"/>
    <w:rsid w:val="00925CBA"/>
    <w:rsid w:val="00925F12"/>
    <w:rsid w:val="009267B3"/>
    <w:rsid w:val="00926E25"/>
    <w:rsid w:val="00926EA9"/>
    <w:rsid w:val="00927C04"/>
    <w:rsid w:val="009303EA"/>
    <w:rsid w:val="00931055"/>
    <w:rsid w:val="00931DB7"/>
    <w:rsid w:val="00932ADC"/>
    <w:rsid w:val="00933460"/>
    <w:rsid w:val="00933950"/>
    <w:rsid w:val="00933F20"/>
    <w:rsid w:val="00933FE4"/>
    <w:rsid w:val="00934012"/>
    <w:rsid w:val="00934036"/>
    <w:rsid w:val="00936A1A"/>
    <w:rsid w:val="009370AF"/>
    <w:rsid w:val="00937147"/>
    <w:rsid w:val="0093761D"/>
    <w:rsid w:val="00937691"/>
    <w:rsid w:val="00940075"/>
    <w:rsid w:val="0094077E"/>
    <w:rsid w:val="00940FE4"/>
    <w:rsid w:val="00941F8E"/>
    <w:rsid w:val="00942036"/>
    <w:rsid w:val="0094450C"/>
    <w:rsid w:val="00944F12"/>
    <w:rsid w:val="009456DE"/>
    <w:rsid w:val="0094729A"/>
    <w:rsid w:val="00947D45"/>
    <w:rsid w:val="00947FF8"/>
    <w:rsid w:val="00950DCE"/>
    <w:rsid w:val="00950DF3"/>
    <w:rsid w:val="00950F8D"/>
    <w:rsid w:val="009517C4"/>
    <w:rsid w:val="00951F78"/>
    <w:rsid w:val="00952696"/>
    <w:rsid w:val="00952A3C"/>
    <w:rsid w:val="00952F73"/>
    <w:rsid w:val="0095311B"/>
    <w:rsid w:val="0095319B"/>
    <w:rsid w:val="009534B5"/>
    <w:rsid w:val="009535B1"/>
    <w:rsid w:val="00954867"/>
    <w:rsid w:val="00954E87"/>
    <w:rsid w:val="009557A1"/>
    <w:rsid w:val="009560DF"/>
    <w:rsid w:val="009573CB"/>
    <w:rsid w:val="00957543"/>
    <w:rsid w:val="00957EBD"/>
    <w:rsid w:val="009600A3"/>
    <w:rsid w:val="00960610"/>
    <w:rsid w:val="00960671"/>
    <w:rsid w:val="00960B86"/>
    <w:rsid w:val="00960BB2"/>
    <w:rsid w:val="009619C9"/>
    <w:rsid w:val="009619D9"/>
    <w:rsid w:val="009621AF"/>
    <w:rsid w:val="00962615"/>
    <w:rsid w:val="00962954"/>
    <w:rsid w:val="0096478A"/>
    <w:rsid w:val="009652AE"/>
    <w:rsid w:val="00966D15"/>
    <w:rsid w:val="009703CF"/>
    <w:rsid w:val="00970857"/>
    <w:rsid w:val="009716AD"/>
    <w:rsid w:val="00971A24"/>
    <w:rsid w:val="00972589"/>
    <w:rsid w:val="00973496"/>
    <w:rsid w:val="009745CC"/>
    <w:rsid w:val="009750DE"/>
    <w:rsid w:val="00975437"/>
    <w:rsid w:val="00975915"/>
    <w:rsid w:val="00977EF8"/>
    <w:rsid w:val="00980F33"/>
    <w:rsid w:val="00981505"/>
    <w:rsid w:val="00981C2F"/>
    <w:rsid w:val="009823C2"/>
    <w:rsid w:val="00982CA8"/>
    <w:rsid w:val="00983089"/>
    <w:rsid w:val="009835B4"/>
    <w:rsid w:val="00983BF4"/>
    <w:rsid w:val="0098493D"/>
    <w:rsid w:val="009852AA"/>
    <w:rsid w:val="009856BD"/>
    <w:rsid w:val="00985A58"/>
    <w:rsid w:val="00985B9E"/>
    <w:rsid w:val="00985C42"/>
    <w:rsid w:val="00985D86"/>
    <w:rsid w:val="009867EC"/>
    <w:rsid w:val="009927D0"/>
    <w:rsid w:val="00992CE5"/>
    <w:rsid w:val="00993B0E"/>
    <w:rsid w:val="009947F6"/>
    <w:rsid w:val="00995545"/>
    <w:rsid w:val="009957AB"/>
    <w:rsid w:val="00995890"/>
    <w:rsid w:val="00995FEA"/>
    <w:rsid w:val="00996295"/>
    <w:rsid w:val="009973B7"/>
    <w:rsid w:val="009A055A"/>
    <w:rsid w:val="009A149B"/>
    <w:rsid w:val="009A196F"/>
    <w:rsid w:val="009A2BFF"/>
    <w:rsid w:val="009A2EA2"/>
    <w:rsid w:val="009A33C6"/>
    <w:rsid w:val="009A44BF"/>
    <w:rsid w:val="009A4DC2"/>
    <w:rsid w:val="009A58E8"/>
    <w:rsid w:val="009A628B"/>
    <w:rsid w:val="009A67A0"/>
    <w:rsid w:val="009A750E"/>
    <w:rsid w:val="009A772E"/>
    <w:rsid w:val="009B09A1"/>
    <w:rsid w:val="009B09E2"/>
    <w:rsid w:val="009B16D2"/>
    <w:rsid w:val="009B271F"/>
    <w:rsid w:val="009B3773"/>
    <w:rsid w:val="009B3D1C"/>
    <w:rsid w:val="009B4E7C"/>
    <w:rsid w:val="009B5C0C"/>
    <w:rsid w:val="009B5CF1"/>
    <w:rsid w:val="009B61DF"/>
    <w:rsid w:val="009B6819"/>
    <w:rsid w:val="009C081A"/>
    <w:rsid w:val="009C10EA"/>
    <w:rsid w:val="009C26C2"/>
    <w:rsid w:val="009C3044"/>
    <w:rsid w:val="009C41E9"/>
    <w:rsid w:val="009C4491"/>
    <w:rsid w:val="009C5CB7"/>
    <w:rsid w:val="009C70F2"/>
    <w:rsid w:val="009C72D7"/>
    <w:rsid w:val="009C7C06"/>
    <w:rsid w:val="009D0222"/>
    <w:rsid w:val="009D0307"/>
    <w:rsid w:val="009D039C"/>
    <w:rsid w:val="009D0A97"/>
    <w:rsid w:val="009D1345"/>
    <w:rsid w:val="009D3758"/>
    <w:rsid w:val="009D3A73"/>
    <w:rsid w:val="009D4565"/>
    <w:rsid w:val="009D4CBF"/>
    <w:rsid w:val="009D52C6"/>
    <w:rsid w:val="009D5465"/>
    <w:rsid w:val="009D55F9"/>
    <w:rsid w:val="009D58E6"/>
    <w:rsid w:val="009D67B3"/>
    <w:rsid w:val="009D6E25"/>
    <w:rsid w:val="009D7063"/>
    <w:rsid w:val="009D788C"/>
    <w:rsid w:val="009E0B08"/>
    <w:rsid w:val="009E19F3"/>
    <w:rsid w:val="009E1E7F"/>
    <w:rsid w:val="009E240A"/>
    <w:rsid w:val="009E37CA"/>
    <w:rsid w:val="009E3D28"/>
    <w:rsid w:val="009E4057"/>
    <w:rsid w:val="009E5198"/>
    <w:rsid w:val="009E51F1"/>
    <w:rsid w:val="009E6279"/>
    <w:rsid w:val="009F0B26"/>
    <w:rsid w:val="009F0F1C"/>
    <w:rsid w:val="009F174E"/>
    <w:rsid w:val="009F1E61"/>
    <w:rsid w:val="009F2B53"/>
    <w:rsid w:val="009F2FBE"/>
    <w:rsid w:val="009F46AC"/>
    <w:rsid w:val="009F4B99"/>
    <w:rsid w:val="009F51CF"/>
    <w:rsid w:val="009F71A8"/>
    <w:rsid w:val="009F7C7F"/>
    <w:rsid w:val="00A00F42"/>
    <w:rsid w:val="00A0135B"/>
    <w:rsid w:val="00A018A6"/>
    <w:rsid w:val="00A01B08"/>
    <w:rsid w:val="00A01CD7"/>
    <w:rsid w:val="00A01EDC"/>
    <w:rsid w:val="00A01F1D"/>
    <w:rsid w:val="00A02ADB"/>
    <w:rsid w:val="00A02CAE"/>
    <w:rsid w:val="00A044A3"/>
    <w:rsid w:val="00A04EF0"/>
    <w:rsid w:val="00A05848"/>
    <w:rsid w:val="00A064AA"/>
    <w:rsid w:val="00A068EC"/>
    <w:rsid w:val="00A0754E"/>
    <w:rsid w:val="00A1027B"/>
    <w:rsid w:val="00A12678"/>
    <w:rsid w:val="00A1285B"/>
    <w:rsid w:val="00A128FB"/>
    <w:rsid w:val="00A12C67"/>
    <w:rsid w:val="00A12CC2"/>
    <w:rsid w:val="00A13873"/>
    <w:rsid w:val="00A149D7"/>
    <w:rsid w:val="00A14ACE"/>
    <w:rsid w:val="00A14BED"/>
    <w:rsid w:val="00A14F4D"/>
    <w:rsid w:val="00A15F87"/>
    <w:rsid w:val="00A169E7"/>
    <w:rsid w:val="00A16ED7"/>
    <w:rsid w:val="00A17034"/>
    <w:rsid w:val="00A171CA"/>
    <w:rsid w:val="00A17657"/>
    <w:rsid w:val="00A17D84"/>
    <w:rsid w:val="00A20A19"/>
    <w:rsid w:val="00A21002"/>
    <w:rsid w:val="00A2186A"/>
    <w:rsid w:val="00A21BB8"/>
    <w:rsid w:val="00A21D75"/>
    <w:rsid w:val="00A21FFE"/>
    <w:rsid w:val="00A221AC"/>
    <w:rsid w:val="00A22239"/>
    <w:rsid w:val="00A22769"/>
    <w:rsid w:val="00A229B5"/>
    <w:rsid w:val="00A22ADC"/>
    <w:rsid w:val="00A23BDC"/>
    <w:rsid w:val="00A23C9E"/>
    <w:rsid w:val="00A23EB0"/>
    <w:rsid w:val="00A26204"/>
    <w:rsid w:val="00A26C32"/>
    <w:rsid w:val="00A2763D"/>
    <w:rsid w:val="00A27F8E"/>
    <w:rsid w:val="00A27F9D"/>
    <w:rsid w:val="00A301D7"/>
    <w:rsid w:val="00A309AB"/>
    <w:rsid w:val="00A30A34"/>
    <w:rsid w:val="00A311C0"/>
    <w:rsid w:val="00A322B1"/>
    <w:rsid w:val="00A3234B"/>
    <w:rsid w:val="00A337E7"/>
    <w:rsid w:val="00A33FBA"/>
    <w:rsid w:val="00A34A86"/>
    <w:rsid w:val="00A34DEE"/>
    <w:rsid w:val="00A35B05"/>
    <w:rsid w:val="00A36F7E"/>
    <w:rsid w:val="00A37C2E"/>
    <w:rsid w:val="00A37F9D"/>
    <w:rsid w:val="00A40250"/>
    <w:rsid w:val="00A40AE7"/>
    <w:rsid w:val="00A41E8E"/>
    <w:rsid w:val="00A41F9D"/>
    <w:rsid w:val="00A4286D"/>
    <w:rsid w:val="00A42CFF"/>
    <w:rsid w:val="00A42D28"/>
    <w:rsid w:val="00A435E4"/>
    <w:rsid w:val="00A44561"/>
    <w:rsid w:val="00A44CBD"/>
    <w:rsid w:val="00A44E92"/>
    <w:rsid w:val="00A45AB2"/>
    <w:rsid w:val="00A45D79"/>
    <w:rsid w:val="00A46597"/>
    <w:rsid w:val="00A46855"/>
    <w:rsid w:val="00A504AC"/>
    <w:rsid w:val="00A50531"/>
    <w:rsid w:val="00A52172"/>
    <w:rsid w:val="00A52CAF"/>
    <w:rsid w:val="00A538C2"/>
    <w:rsid w:val="00A5450B"/>
    <w:rsid w:val="00A5485A"/>
    <w:rsid w:val="00A56F64"/>
    <w:rsid w:val="00A57B1F"/>
    <w:rsid w:val="00A612C4"/>
    <w:rsid w:val="00A615EF"/>
    <w:rsid w:val="00A61A47"/>
    <w:rsid w:val="00A62A29"/>
    <w:rsid w:val="00A62E61"/>
    <w:rsid w:val="00A62F14"/>
    <w:rsid w:val="00A63B40"/>
    <w:rsid w:val="00A63CC4"/>
    <w:rsid w:val="00A6474B"/>
    <w:rsid w:val="00A657A1"/>
    <w:rsid w:val="00A66745"/>
    <w:rsid w:val="00A66746"/>
    <w:rsid w:val="00A676D1"/>
    <w:rsid w:val="00A67CDB"/>
    <w:rsid w:val="00A7061F"/>
    <w:rsid w:val="00A71374"/>
    <w:rsid w:val="00A71E9F"/>
    <w:rsid w:val="00A72226"/>
    <w:rsid w:val="00A7244F"/>
    <w:rsid w:val="00A73200"/>
    <w:rsid w:val="00A7483C"/>
    <w:rsid w:val="00A75181"/>
    <w:rsid w:val="00A7628F"/>
    <w:rsid w:val="00A76DC3"/>
    <w:rsid w:val="00A77890"/>
    <w:rsid w:val="00A77B18"/>
    <w:rsid w:val="00A80672"/>
    <w:rsid w:val="00A811CB"/>
    <w:rsid w:val="00A81612"/>
    <w:rsid w:val="00A826F8"/>
    <w:rsid w:val="00A82B6E"/>
    <w:rsid w:val="00A84774"/>
    <w:rsid w:val="00A84EB0"/>
    <w:rsid w:val="00A84FB9"/>
    <w:rsid w:val="00A850CB"/>
    <w:rsid w:val="00A8542E"/>
    <w:rsid w:val="00A85E1E"/>
    <w:rsid w:val="00A86F80"/>
    <w:rsid w:val="00A8722D"/>
    <w:rsid w:val="00A876A7"/>
    <w:rsid w:val="00A90141"/>
    <w:rsid w:val="00A912A1"/>
    <w:rsid w:val="00A91495"/>
    <w:rsid w:val="00A93028"/>
    <w:rsid w:val="00A936F8"/>
    <w:rsid w:val="00A94DC9"/>
    <w:rsid w:val="00A95492"/>
    <w:rsid w:val="00A9729A"/>
    <w:rsid w:val="00A97685"/>
    <w:rsid w:val="00A97C5C"/>
    <w:rsid w:val="00AA0387"/>
    <w:rsid w:val="00AA149B"/>
    <w:rsid w:val="00AA1F05"/>
    <w:rsid w:val="00AA26A3"/>
    <w:rsid w:val="00AA2E7E"/>
    <w:rsid w:val="00AA37BF"/>
    <w:rsid w:val="00AA3DEE"/>
    <w:rsid w:val="00AA43F3"/>
    <w:rsid w:val="00AA4438"/>
    <w:rsid w:val="00AA44B6"/>
    <w:rsid w:val="00AA541D"/>
    <w:rsid w:val="00AA55AF"/>
    <w:rsid w:val="00AA58B2"/>
    <w:rsid w:val="00AA695F"/>
    <w:rsid w:val="00AA7122"/>
    <w:rsid w:val="00AA78F4"/>
    <w:rsid w:val="00AB0A3A"/>
    <w:rsid w:val="00AB0E3A"/>
    <w:rsid w:val="00AB0F0A"/>
    <w:rsid w:val="00AB19BD"/>
    <w:rsid w:val="00AB231A"/>
    <w:rsid w:val="00AB3281"/>
    <w:rsid w:val="00AB3C03"/>
    <w:rsid w:val="00AB3C3E"/>
    <w:rsid w:val="00AB3D3D"/>
    <w:rsid w:val="00AB49B7"/>
    <w:rsid w:val="00AB5425"/>
    <w:rsid w:val="00AB5696"/>
    <w:rsid w:val="00AB5794"/>
    <w:rsid w:val="00AB6768"/>
    <w:rsid w:val="00AB6FD1"/>
    <w:rsid w:val="00AB7CF3"/>
    <w:rsid w:val="00AB7ED6"/>
    <w:rsid w:val="00AC0325"/>
    <w:rsid w:val="00AC09F2"/>
    <w:rsid w:val="00AC2599"/>
    <w:rsid w:val="00AC2F52"/>
    <w:rsid w:val="00AC31E5"/>
    <w:rsid w:val="00AC4D39"/>
    <w:rsid w:val="00AC5235"/>
    <w:rsid w:val="00AC6DC3"/>
    <w:rsid w:val="00AC7226"/>
    <w:rsid w:val="00AC791E"/>
    <w:rsid w:val="00AD0098"/>
    <w:rsid w:val="00AD0464"/>
    <w:rsid w:val="00AD0C4E"/>
    <w:rsid w:val="00AD1347"/>
    <w:rsid w:val="00AD1615"/>
    <w:rsid w:val="00AD167E"/>
    <w:rsid w:val="00AD216C"/>
    <w:rsid w:val="00AD2F58"/>
    <w:rsid w:val="00AD3423"/>
    <w:rsid w:val="00AD3C4C"/>
    <w:rsid w:val="00AD3D08"/>
    <w:rsid w:val="00AD42DC"/>
    <w:rsid w:val="00AD435E"/>
    <w:rsid w:val="00AD44B5"/>
    <w:rsid w:val="00AD51ED"/>
    <w:rsid w:val="00AD6694"/>
    <w:rsid w:val="00AD6B5D"/>
    <w:rsid w:val="00AD6CF8"/>
    <w:rsid w:val="00AD6E69"/>
    <w:rsid w:val="00AD7521"/>
    <w:rsid w:val="00AE0147"/>
    <w:rsid w:val="00AE0B43"/>
    <w:rsid w:val="00AE0F94"/>
    <w:rsid w:val="00AE1B5D"/>
    <w:rsid w:val="00AE200E"/>
    <w:rsid w:val="00AE3BCC"/>
    <w:rsid w:val="00AE3E41"/>
    <w:rsid w:val="00AE5DCB"/>
    <w:rsid w:val="00AE6FFA"/>
    <w:rsid w:val="00AF036C"/>
    <w:rsid w:val="00AF1B26"/>
    <w:rsid w:val="00AF3476"/>
    <w:rsid w:val="00AF43DF"/>
    <w:rsid w:val="00AF4A1C"/>
    <w:rsid w:val="00AF4CDA"/>
    <w:rsid w:val="00AF562C"/>
    <w:rsid w:val="00AF59E6"/>
    <w:rsid w:val="00AF60BC"/>
    <w:rsid w:val="00AF6EF3"/>
    <w:rsid w:val="00B00289"/>
    <w:rsid w:val="00B0236A"/>
    <w:rsid w:val="00B03EAD"/>
    <w:rsid w:val="00B04202"/>
    <w:rsid w:val="00B045F7"/>
    <w:rsid w:val="00B0493F"/>
    <w:rsid w:val="00B05B65"/>
    <w:rsid w:val="00B0645F"/>
    <w:rsid w:val="00B067D1"/>
    <w:rsid w:val="00B06EF1"/>
    <w:rsid w:val="00B071DE"/>
    <w:rsid w:val="00B118A5"/>
    <w:rsid w:val="00B119A5"/>
    <w:rsid w:val="00B11BF4"/>
    <w:rsid w:val="00B121C1"/>
    <w:rsid w:val="00B13A48"/>
    <w:rsid w:val="00B14DB6"/>
    <w:rsid w:val="00B14FA5"/>
    <w:rsid w:val="00B16D8E"/>
    <w:rsid w:val="00B17B83"/>
    <w:rsid w:val="00B21786"/>
    <w:rsid w:val="00B21992"/>
    <w:rsid w:val="00B222E4"/>
    <w:rsid w:val="00B2281C"/>
    <w:rsid w:val="00B23682"/>
    <w:rsid w:val="00B24620"/>
    <w:rsid w:val="00B24A69"/>
    <w:rsid w:val="00B25323"/>
    <w:rsid w:val="00B25D83"/>
    <w:rsid w:val="00B26125"/>
    <w:rsid w:val="00B26AD4"/>
    <w:rsid w:val="00B276F6"/>
    <w:rsid w:val="00B301FF"/>
    <w:rsid w:val="00B313CC"/>
    <w:rsid w:val="00B3161B"/>
    <w:rsid w:val="00B31FCE"/>
    <w:rsid w:val="00B323D1"/>
    <w:rsid w:val="00B32D65"/>
    <w:rsid w:val="00B33570"/>
    <w:rsid w:val="00B33C86"/>
    <w:rsid w:val="00B33D9C"/>
    <w:rsid w:val="00B33F3A"/>
    <w:rsid w:val="00B34750"/>
    <w:rsid w:val="00B355B0"/>
    <w:rsid w:val="00B36377"/>
    <w:rsid w:val="00B36F97"/>
    <w:rsid w:val="00B37021"/>
    <w:rsid w:val="00B4011B"/>
    <w:rsid w:val="00B402E9"/>
    <w:rsid w:val="00B408F7"/>
    <w:rsid w:val="00B417BA"/>
    <w:rsid w:val="00B439E1"/>
    <w:rsid w:val="00B43E9F"/>
    <w:rsid w:val="00B440E1"/>
    <w:rsid w:val="00B44831"/>
    <w:rsid w:val="00B45018"/>
    <w:rsid w:val="00B4606C"/>
    <w:rsid w:val="00B4614B"/>
    <w:rsid w:val="00B51261"/>
    <w:rsid w:val="00B51419"/>
    <w:rsid w:val="00B519E4"/>
    <w:rsid w:val="00B51F7F"/>
    <w:rsid w:val="00B53063"/>
    <w:rsid w:val="00B5306C"/>
    <w:rsid w:val="00B53866"/>
    <w:rsid w:val="00B54B02"/>
    <w:rsid w:val="00B55E61"/>
    <w:rsid w:val="00B5681F"/>
    <w:rsid w:val="00B56EA0"/>
    <w:rsid w:val="00B574D9"/>
    <w:rsid w:val="00B575DB"/>
    <w:rsid w:val="00B6036B"/>
    <w:rsid w:val="00B60FA7"/>
    <w:rsid w:val="00B60FD1"/>
    <w:rsid w:val="00B6133A"/>
    <w:rsid w:val="00B61903"/>
    <w:rsid w:val="00B6320A"/>
    <w:rsid w:val="00B63370"/>
    <w:rsid w:val="00B642B8"/>
    <w:rsid w:val="00B65F6E"/>
    <w:rsid w:val="00B66274"/>
    <w:rsid w:val="00B66DE4"/>
    <w:rsid w:val="00B66FCC"/>
    <w:rsid w:val="00B676B0"/>
    <w:rsid w:val="00B702B8"/>
    <w:rsid w:val="00B708EC"/>
    <w:rsid w:val="00B711FD"/>
    <w:rsid w:val="00B7264B"/>
    <w:rsid w:val="00B72AA3"/>
    <w:rsid w:val="00B7379D"/>
    <w:rsid w:val="00B75722"/>
    <w:rsid w:val="00B75F5B"/>
    <w:rsid w:val="00B763A2"/>
    <w:rsid w:val="00B76AF6"/>
    <w:rsid w:val="00B8015D"/>
    <w:rsid w:val="00B80AB9"/>
    <w:rsid w:val="00B80C55"/>
    <w:rsid w:val="00B828BB"/>
    <w:rsid w:val="00B830A7"/>
    <w:rsid w:val="00B839F0"/>
    <w:rsid w:val="00B849B3"/>
    <w:rsid w:val="00B856D4"/>
    <w:rsid w:val="00B86746"/>
    <w:rsid w:val="00B874EF"/>
    <w:rsid w:val="00B901F8"/>
    <w:rsid w:val="00B90251"/>
    <w:rsid w:val="00B90343"/>
    <w:rsid w:val="00B9069E"/>
    <w:rsid w:val="00B917A0"/>
    <w:rsid w:val="00B91BA3"/>
    <w:rsid w:val="00B92B32"/>
    <w:rsid w:val="00B930F7"/>
    <w:rsid w:val="00B93F2A"/>
    <w:rsid w:val="00B93F92"/>
    <w:rsid w:val="00B940DD"/>
    <w:rsid w:val="00B95287"/>
    <w:rsid w:val="00B964C9"/>
    <w:rsid w:val="00B96B72"/>
    <w:rsid w:val="00B96B80"/>
    <w:rsid w:val="00B974F0"/>
    <w:rsid w:val="00BA0B57"/>
    <w:rsid w:val="00BA1536"/>
    <w:rsid w:val="00BA1ADF"/>
    <w:rsid w:val="00BA1D7D"/>
    <w:rsid w:val="00BA38DF"/>
    <w:rsid w:val="00BA3A7D"/>
    <w:rsid w:val="00BA456E"/>
    <w:rsid w:val="00BA4AA3"/>
    <w:rsid w:val="00BA6294"/>
    <w:rsid w:val="00BA78CF"/>
    <w:rsid w:val="00BB0F36"/>
    <w:rsid w:val="00BB157E"/>
    <w:rsid w:val="00BB2837"/>
    <w:rsid w:val="00BB577B"/>
    <w:rsid w:val="00BB6BF1"/>
    <w:rsid w:val="00BB79AA"/>
    <w:rsid w:val="00BB7C31"/>
    <w:rsid w:val="00BC0597"/>
    <w:rsid w:val="00BC06A1"/>
    <w:rsid w:val="00BC0AAA"/>
    <w:rsid w:val="00BC1DA1"/>
    <w:rsid w:val="00BC344C"/>
    <w:rsid w:val="00BC4F28"/>
    <w:rsid w:val="00BC5660"/>
    <w:rsid w:val="00BD04D1"/>
    <w:rsid w:val="00BD2B9D"/>
    <w:rsid w:val="00BD311E"/>
    <w:rsid w:val="00BD5F94"/>
    <w:rsid w:val="00BD6A94"/>
    <w:rsid w:val="00BD6F0C"/>
    <w:rsid w:val="00BD6F53"/>
    <w:rsid w:val="00BD75A2"/>
    <w:rsid w:val="00BE1640"/>
    <w:rsid w:val="00BE20D6"/>
    <w:rsid w:val="00BE21EC"/>
    <w:rsid w:val="00BE25C5"/>
    <w:rsid w:val="00BE26DF"/>
    <w:rsid w:val="00BE34EA"/>
    <w:rsid w:val="00BE3607"/>
    <w:rsid w:val="00BE5016"/>
    <w:rsid w:val="00BE51B7"/>
    <w:rsid w:val="00BE547A"/>
    <w:rsid w:val="00BE571A"/>
    <w:rsid w:val="00BE632E"/>
    <w:rsid w:val="00BE6F0F"/>
    <w:rsid w:val="00BE73FF"/>
    <w:rsid w:val="00BE7587"/>
    <w:rsid w:val="00BF0757"/>
    <w:rsid w:val="00BF2202"/>
    <w:rsid w:val="00BF2847"/>
    <w:rsid w:val="00BF2BD5"/>
    <w:rsid w:val="00BF3295"/>
    <w:rsid w:val="00BF38C6"/>
    <w:rsid w:val="00BF4264"/>
    <w:rsid w:val="00BF4854"/>
    <w:rsid w:val="00BF5F77"/>
    <w:rsid w:val="00BF7B04"/>
    <w:rsid w:val="00C00A1A"/>
    <w:rsid w:val="00C010EE"/>
    <w:rsid w:val="00C01976"/>
    <w:rsid w:val="00C01DFA"/>
    <w:rsid w:val="00C02771"/>
    <w:rsid w:val="00C02D17"/>
    <w:rsid w:val="00C0542B"/>
    <w:rsid w:val="00C05491"/>
    <w:rsid w:val="00C055FF"/>
    <w:rsid w:val="00C05B71"/>
    <w:rsid w:val="00C05BAB"/>
    <w:rsid w:val="00C06AD1"/>
    <w:rsid w:val="00C117C7"/>
    <w:rsid w:val="00C11C66"/>
    <w:rsid w:val="00C12933"/>
    <w:rsid w:val="00C12EAC"/>
    <w:rsid w:val="00C1364F"/>
    <w:rsid w:val="00C155C7"/>
    <w:rsid w:val="00C15F87"/>
    <w:rsid w:val="00C16286"/>
    <w:rsid w:val="00C1684D"/>
    <w:rsid w:val="00C16ACA"/>
    <w:rsid w:val="00C16F61"/>
    <w:rsid w:val="00C170F8"/>
    <w:rsid w:val="00C17297"/>
    <w:rsid w:val="00C17453"/>
    <w:rsid w:val="00C174A2"/>
    <w:rsid w:val="00C2132E"/>
    <w:rsid w:val="00C217AA"/>
    <w:rsid w:val="00C22087"/>
    <w:rsid w:val="00C22386"/>
    <w:rsid w:val="00C2450B"/>
    <w:rsid w:val="00C248EF"/>
    <w:rsid w:val="00C27A98"/>
    <w:rsid w:val="00C27DE6"/>
    <w:rsid w:val="00C30D9E"/>
    <w:rsid w:val="00C30F83"/>
    <w:rsid w:val="00C3116C"/>
    <w:rsid w:val="00C313AE"/>
    <w:rsid w:val="00C314B0"/>
    <w:rsid w:val="00C3154A"/>
    <w:rsid w:val="00C31D27"/>
    <w:rsid w:val="00C327E2"/>
    <w:rsid w:val="00C3282E"/>
    <w:rsid w:val="00C33542"/>
    <w:rsid w:val="00C34DB4"/>
    <w:rsid w:val="00C367A6"/>
    <w:rsid w:val="00C36F9D"/>
    <w:rsid w:val="00C371E8"/>
    <w:rsid w:val="00C40FEC"/>
    <w:rsid w:val="00C41B38"/>
    <w:rsid w:val="00C41CA4"/>
    <w:rsid w:val="00C43D6B"/>
    <w:rsid w:val="00C44132"/>
    <w:rsid w:val="00C44A15"/>
    <w:rsid w:val="00C45B12"/>
    <w:rsid w:val="00C45CE4"/>
    <w:rsid w:val="00C45E1E"/>
    <w:rsid w:val="00C45FDC"/>
    <w:rsid w:val="00C4655B"/>
    <w:rsid w:val="00C46722"/>
    <w:rsid w:val="00C4690A"/>
    <w:rsid w:val="00C471AF"/>
    <w:rsid w:val="00C47FEF"/>
    <w:rsid w:val="00C519D9"/>
    <w:rsid w:val="00C52287"/>
    <w:rsid w:val="00C531AD"/>
    <w:rsid w:val="00C549FD"/>
    <w:rsid w:val="00C54D00"/>
    <w:rsid w:val="00C55B82"/>
    <w:rsid w:val="00C578F1"/>
    <w:rsid w:val="00C60806"/>
    <w:rsid w:val="00C60BD6"/>
    <w:rsid w:val="00C6210A"/>
    <w:rsid w:val="00C62232"/>
    <w:rsid w:val="00C62547"/>
    <w:rsid w:val="00C62C20"/>
    <w:rsid w:val="00C63F90"/>
    <w:rsid w:val="00C646AE"/>
    <w:rsid w:val="00C64947"/>
    <w:rsid w:val="00C65053"/>
    <w:rsid w:val="00C65633"/>
    <w:rsid w:val="00C669AB"/>
    <w:rsid w:val="00C7042B"/>
    <w:rsid w:val="00C707DB"/>
    <w:rsid w:val="00C70DE1"/>
    <w:rsid w:val="00C71EB0"/>
    <w:rsid w:val="00C72DCC"/>
    <w:rsid w:val="00C74F9E"/>
    <w:rsid w:val="00C75445"/>
    <w:rsid w:val="00C75515"/>
    <w:rsid w:val="00C75559"/>
    <w:rsid w:val="00C75659"/>
    <w:rsid w:val="00C76080"/>
    <w:rsid w:val="00C76597"/>
    <w:rsid w:val="00C76997"/>
    <w:rsid w:val="00C80276"/>
    <w:rsid w:val="00C809B9"/>
    <w:rsid w:val="00C8142F"/>
    <w:rsid w:val="00C83F76"/>
    <w:rsid w:val="00C852F8"/>
    <w:rsid w:val="00C85E47"/>
    <w:rsid w:val="00C862D5"/>
    <w:rsid w:val="00C8670A"/>
    <w:rsid w:val="00C87912"/>
    <w:rsid w:val="00C90F49"/>
    <w:rsid w:val="00C915FD"/>
    <w:rsid w:val="00C91A7D"/>
    <w:rsid w:val="00C921FE"/>
    <w:rsid w:val="00C9230A"/>
    <w:rsid w:val="00C930FA"/>
    <w:rsid w:val="00C93A5B"/>
    <w:rsid w:val="00C93BA6"/>
    <w:rsid w:val="00C94601"/>
    <w:rsid w:val="00C94FC1"/>
    <w:rsid w:val="00C95E7F"/>
    <w:rsid w:val="00C9635A"/>
    <w:rsid w:val="00C972D1"/>
    <w:rsid w:val="00C9785F"/>
    <w:rsid w:val="00C97DC9"/>
    <w:rsid w:val="00CA02E2"/>
    <w:rsid w:val="00CA28C8"/>
    <w:rsid w:val="00CA3861"/>
    <w:rsid w:val="00CA45DF"/>
    <w:rsid w:val="00CA4D34"/>
    <w:rsid w:val="00CA510D"/>
    <w:rsid w:val="00CA64CF"/>
    <w:rsid w:val="00CA6F60"/>
    <w:rsid w:val="00CA7811"/>
    <w:rsid w:val="00CA7ACE"/>
    <w:rsid w:val="00CB0C84"/>
    <w:rsid w:val="00CB0FAD"/>
    <w:rsid w:val="00CB0FCF"/>
    <w:rsid w:val="00CB1595"/>
    <w:rsid w:val="00CB178D"/>
    <w:rsid w:val="00CB18CC"/>
    <w:rsid w:val="00CB1F46"/>
    <w:rsid w:val="00CB24CE"/>
    <w:rsid w:val="00CB2632"/>
    <w:rsid w:val="00CB3B18"/>
    <w:rsid w:val="00CB4BE9"/>
    <w:rsid w:val="00CB4D1B"/>
    <w:rsid w:val="00CB615D"/>
    <w:rsid w:val="00CB6AD0"/>
    <w:rsid w:val="00CB6F31"/>
    <w:rsid w:val="00CB7006"/>
    <w:rsid w:val="00CC1C3E"/>
    <w:rsid w:val="00CC2173"/>
    <w:rsid w:val="00CC2400"/>
    <w:rsid w:val="00CC33A1"/>
    <w:rsid w:val="00CC383D"/>
    <w:rsid w:val="00CC38C0"/>
    <w:rsid w:val="00CC42FB"/>
    <w:rsid w:val="00CC4864"/>
    <w:rsid w:val="00CC5258"/>
    <w:rsid w:val="00CC57C9"/>
    <w:rsid w:val="00CC6516"/>
    <w:rsid w:val="00CC6783"/>
    <w:rsid w:val="00CC6D69"/>
    <w:rsid w:val="00CC6EEF"/>
    <w:rsid w:val="00CC6FAD"/>
    <w:rsid w:val="00CD07B9"/>
    <w:rsid w:val="00CD12D5"/>
    <w:rsid w:val="00CD14AE"/>
    <w:rsid w:val="00CD2E31"/>
    <w:rsid w:val="00CD39C7"/>
    <w:rsid w:val="00CD3D00"/>
    <w:rsid w:val="00CD4DA1"/>
    <w:rsid w:val="00CD5EF9"/>
    <w:rsid w:val="00CD7512"/>
    <w:rsid w:val="00CE1021"/>
    <w:rsid w:val="00CE139F"/>
    <w:rsid w:val="00CE164D"/>
    <w:rsid w:val="00CE3BAC"/>
    <w:rsid w:val="00CE4434"/>
    <w:rsid w:val="00CE4D05"/>
    <w:rsid w:val="00CE5979"/>
    <w:rsid w:val="00CE5C15"/>
    <w:rsid w:val="00CE5E32"/>
    <w:rsid w:val="00CE6C4B"/>
    <w:rsid w:val="00CE79E2"/>
    <w:rsid w:val="00CF036A"/>
    <w:rsid w:val="00CF12F5"/>
    <w:rsid w:val="00CF1445"/>
    <w:rsid w:val="00CF1EA1"/>
    <w:rsid w:val="00CF1F26"/>
    <w:rsid w:val="00CF27F3"/>
    <w:rsid w:val="00CF3B42"/>
    <w:rsid w:val="00CF403D"/>
    <w:rsid w:val="00CF54C3"/>
    <w:rsid w:val="00CF6139"/>
    <w:rsid w:val="00CF6AB1"/>
    <w:rsid w:val="00CF6B81"/>
    <w:rsid w:val="00CF73C4"/>
    <w:rsid w:val="00D006E8"/>
    <w:rsid w:val="00D02130"/>
    <w:rsid w:val="00D02154"/>
    <w:rsid w:val="00D02598"/>
    <w:rsid w:val="00D030B0"/>
    <w:rsid w:val="00D033B0"/>
    <w:rsid w:val="00D04DF2"/>
    <w:rsid w:val="00D04F58"/>
    <w:rsid w:val="00D05875"/>
    <w:rsid w:val="00D0589A"/>
    <w:rsid w:val="00D05DBC"/>
    <w:rsid w:val="00D07623"/>
    <w:rsid w:val="00D1002B"/>
    <w:rsid w:val="00D10285"/>
    <w:rsid w:val="00D10731"/>
    <w:rsid w:val="00D10CEF"/>
    <w:rsid w:val="00D10FDB"/>
    <w:rsid w:val="00D125E9"/>
    <w:rsid w:val="00D13AAB"/>
    <w:rsid w:val="00D13E56"/>
    <w:rsid w:val="00D14176"/>
    <w:rsid w:val="00D141D0"/>
    <w:rsid w:val="00D14BA1"/>
    <w:rsid w:val="00D14D0E"/>
    <w:rsid w:val="00D15CC0"/>
    <w:rsid w:val="00D15CD9"/>
    <w:rsid w:val="00D165F8"/>
    <w:rsid w:val="00D16EF4"/>
    <w:rsid w:val="00D17B94"/>
    <w:rsid w:val="00D20086"/>
    <w:rsid w:val="00D216BE"/>
    <w:rsid w:val="00D21B7A"/>
    <w:rsid w:val="00D23B0E"/>
    <w:rsid w:val="00D24796"/>
    <w:rsid w:val="00D24DCB"/>
    <w:rsid w:val="00D254F2"/>
    <w:rsid w:val="00D2612A"/>
    <w:rsid w:val="00D26B27"/>
    <w:rsid w:val="00D2764F"/>
    <w:rsid w:val="00D30A73"/>
    <w:rsid w:val="00D31302"/>
    <w:rsid w:val="00D3178E"/>
    <w:rsid w:val="00D31972"/>
    <w:rsid w:val="00D3238E"/>
    <w:rsid w:val="00D328DA"/>
    <w:rsid w:val="00D33428"/>
    <w:rsid w:val="00D33630"/>
    <w:rsid w:val="00D33C23"/>
    <w:rsid w:val="00D3598E"/>
    <w:rsid w:val="00D361D5"/>
    <w:rsid w:val="00D363D3"/>
    <w:rsid w:val="00D36705"/>
    <w:rsid w:val="00D36A77"/>
    <w:rsid w:val="00D370C2"/>
    <w:rsid w:val="00D372AF"/>
    <w:rsid w:val="00D40F95"/>
    <w:rsid w:val="00D4218F"/>
    <w:rsid w:val="00D43078"/>
    <w:rsid w:val="00D430B4"/>
    <w:rsid w:val="00D44762"/>
    <w:rsid w:val="00D44DDC"/>
    <w:rsid w:val="00D45CE5"/>
    <w:rsid w:val="00D50340"/>
    <w:rsid w:val="00D50724"/>
    <w:rsid w:val="00D510A4"/>
    <w:rsid w:val="00D5160D"/>
    <w:rsid w:val="00D52273"/>
    <w:rsid w:val="00D52AC2"/>
    <w:rsid w:val="00D534F7"/>
    <w:rsid w:val="00D5497E"/>
    <w:rsid w:val="00D566A9"/>
    <w:rsid w:val="00D60179"/>
    <w:rsid w:val="00D6037E"/>
    <w:rsid w:val="00D605FE"/>
    <w:rsid w:val="00D61CAF"/>
    <w:rsid w:val="00D62198"/>
    <w:rsid w:val="00D62EC1"/>
    <w:rsid w:val="00D6303F"/>
    <w:rsid w:val="00D6314A"/>
    <w:rsid w:val="00D63CEF"/>
    <w:rsid w:val="00D641D7"/>
    <w:rsid w:val="00D6615F"/>
    <w:rsid w:val="00D6668E"/>
    <w:rsid w:val="00D66DE1"/>
    <w:rsid w:val="00D66FA7"/>
    <w:rsid w:val="00D67065"/>
    <w:rsid w:val="00D703BA"/>
    <w:rsid w:val="00D7078B"/>
    <w:rsid w:val="00D70F3B"/>
    <w:rsid w:val="00D713E1"/>
    <w:rsid w:val="00D71442"/>
    <w:rsid w:val="00D716DF"/>
    <w:rsid w:val="00D71E20"/>
    <w:rsid w:val="00D73BAA"/>
    <w:rsid w:val="00D73C57"/>
    <w:rsid w:val="00D73CEC"/>
    <w:rsid w:val="00D741EB"/>
    <w:rsid w:val="00D75531"/>
    <w:rsid w:val="00D75874"/>
    <w:rsid w:val="00D75D7A"/>
    <w:rsid w:val="00D7672B"/>
    <w:rsid w:val="00D7680D"/>
    <w:rsid w:val="00D774C3"/>
    <w:rsid w:val="00D80751"/>
    <w:rsid w:val="00D80ACC"/>
    <w:rsid w:val="00D831D9"/>
    <w:rsid w:val="00D83BA2"/>
    <w:rsid w:val="00D8450E"/>
    <w:rsid w:val="00D847F8"/>
    <w:rsid w:val="00D84920"/>
    <w:rsid w:val="00D854C8"/>
    <w:rsid w:val="00D860DE"/>
    <w:rsid w:val="00D865CC"/>
    <w:rsid w:val="00D869AD"/>
    <w:rsid w:val="00D879A9"/>
    <w:rsid w:val="00D87E96"/>
    <w:rsid w:val="00D9030C"/>
    <w:rsid w:val="00D90616"/>
    <w:rsid w:val="00D909F9"/>
    <w:rsid w:val="00D91840"/>
    <w:rsid w:val="00D93B5D"/>
    <w:rsid w:val="00D93BF2"/>
    <w:rsid w:val="00D93E9A"/>
    <w:rsid w:val="00D94646"/>
    <w:rsid w:val="00D94BC9"/>
    <w:rsid w:val="00D94D5E"/>
    <w:rsid w:val="00D94F4B"/>
    <w:rsid w:val="00D9545B"/>
    <w:rsid w:val="00D961FC"/>
    <w:rsid w:val="00D965D3"/>
    <w:rsid w:val="00D969C5"/>
    <w:rsid w:val="00D97C19"/>
    <w:rsid w:val="00D97C5E"/>
    <w:rsid w:val="00DA0B63"/>
    <w:rsid w:val="00DA0D19"/>
    <w:rsid w:val="00DA22A6"/>
    <w:rsid w:val="00DA2603"/>
    <w:rsid w:val="00DA33EC"/>
    <w:rsid w:val="00DA357F"/>
    <w:rsid w:val="00DA398F"/>
    <w:rsid w:val="00DA5DD8"/>
    <w:rsid w:val="00DA6079"/>
    <w:rsid w:val="00DA6744"/>
    <w:rsid w:val="00DA6887"/>
    <w:rsid w:val="00DA691E"/>
    <w:rsid w:val="00DA6B20"/>
    <w:rsid w:val="00DA7BE2"/>
    <w:rsid w:val="00DB00D8"/>
    <w:rsid w:val="00DB084A"/>
    <w:rsid w:val="00DB0BAB"/>
    <w:rsid w:val="00DB0D62"/>
    <w:rsid w:val="00DB2814"/>
    <w:rsid w:val="00DB33E3"/>
    <w:rsid w:val="00DB37E1"/>
    <w:rsid w:val="00DB3828"/>
    <w:rsid w:val="00DB523F"/>
    <w:rsid w:val="00DB56B1"/>
    <w:rsid w:val="00DB7193"/>
    <w:rsid w:val="00DC02D6"/>
    <w:rsid w:val="00DC14DD"/>
    <w:rsid w:val="00DC3732"/>
    <w:rsid w:val="00DC38F6"/>
    <w:rsid w:val="00DC3A7D"/>
    <w:rsid w:val="00DC4D0A"/>
    <w:rsid w:val="00DC5AF3"/>
    <w:rsid w:val="00DC74B1"/>
    <w:rsid w:val="00DD0108"/>
    <w:rsid w:val="00DD01B6"/>
    <w:rsid w:val="00DD01FB"/>
    <w:rsid w:val="00DD1639"/>
    <w:rsid w:val="00DD2B06"/>
    <w:rsid w:val="00DD2F4F"/>
    <w:rsid w:val="00DD4BEA"/>
    <w:rsid w:val="00DD643C"/>
    <w:rsid w:val="00DD6EFD"/>
    <w:rsid w:val="00DD793A"/>
    <w:rsid w:val="00DD7F66"/>
    <w:rsid w:val="00DE02EF"/>
    <w:rsid w:val="00DE1B34"/>
    <w:rsid w:val="00DE20BD"/>
    <w:rsid w:val="00DE378E"/>
    <w:rsid w:val="00DE5216"/>
    <w:rsid w:val="00DE6064"/>
    <w:rsid w:val="00DE6DF5"/>
    <w:rsid w:val="00DE71E4"/>
    <w:rsid w:val="00DE73FC"/>
    <w:rsid w:val="00DF084C"/>
    <w:rsid w:val="00DF0B21"/>
    <w:rsid w:val="00DF0ED3"/>
    <w:rsid w:val="00DF1CAA"/>
    <w:rsid w:val="00DF293B"/>
    <w:rsid w:val="00DF2A16"/>
    <w:rsid w:val="00DF2D58"/>
    <w:rsid w:val="00DF652F"/>
    <w:rsid w:val="00DF712F"/>
    <w:rsid w:val="00DF739C"/>
    <w:rsid w:val="00E0056F"/>
    <w:rsid w:val="00E007D1"/>
    <w:rsid w:val="00E014F2"/>
    <w:rsid w:val="00E02C6A"/>
    <w:rsid w:val="00E02E6C"/>
    <w:rsid w:val="00E03BBB"/>
    <w:rsid w:val="00E0459B"/>
    <w:rsid w:val="00E0479E"/>
    <w:rsid w:val="00E04DF5"/>
    <w:rsid w:val="00E05C6F"/>
    <w:rsid w:val="00E067EF"/>
    <w:rsid w:val="00E06A25"/>
    <w:rsid w:val="00E07161"/>
    <w:rsid w:val="00E078B1"/>
    <w:rsid w:val="00E078C5"/>
    <w:rsid w:val="00E07F63"/>
    <w:rsid w:val="00E102CD"/>
    <w:rsid w:val="00E1045B"/>
    <w:rsid w:val="00E1092B"/>
    <w:rsid w:val="00E10DE0"/>
    <w:rsid w:val="00E110D8"/>
    <w:rsid w:val="00E11A8F"/>
    <w:rsid w:val="00E11E6B"/>
    <w:rsid w:val="00E120F6"/>
    <w:rsid w:val="00E1236C"/>
    <w:rsid w:val="00E1401F"/>
    <w:rsid w:val="00E14F6F"/>
    <w:rsid w:val="00E15386"/>
    <w:rsid w:val="00E154DD"/>
    <w:rsid w:val="00E16150"/>
    <w:rsid w:val="00E1778B"/>
    <w:rsid w:val="00E17805"/>
    <w:rsid w:val="00E17B11"/>
    <w:rsid w:val="00E20151"/>
    <w:rsid w:val="00E206CE"/>
    <w:rsid w:val="00E20B62"/>
    <w:rsid w:val="00E20DCA"/>
    <w:rsid w:val="00E21E44"/>
    <w:rsid w:val="00E220A0"/>
    <w:rsid w:val="00E22D3C"/>
    <w:rsid w:val="00E22D56"/>
    <w:rsid w:val="00E24708"/>
    <w:rsid w:val="00E25148"/>
    <w:rsid w:val="00E251DB"/>
    <w:rsid w:val="00E25251"/>
    <w:rsid w:val="00E26313"/>
    <w:rsid w:val="00E26928"/>
    <w:rsid w:val="00E26F8D"/>
    <w:rsid w:val="00E2700E"/>
    <w:rsid w:val="00E27034"/>
    <w:rsid w:val="00E2709E"/>
    <w:rsid w:val="00E27124"/>
    <w:rsid w:val="00E27254"/>
    <w:rsid w:val="00E30BFC"/>
    <w:rsid w:val="00E3146D"/>
    <w:rsid w:val="00E31B7F"/>
    <w:rsid w:val="00E32B40"/>
    <w:rsid w:val="00E32F3B"/>
    <w:rsid w:val="00E32F63"/>
    <w:rsid w:val="00E33654"/>
    <w:rsid w:val="00E33CCF"/>
    <w:rsid w:val="00E34818"/>
    <w:rsid w:val="00E34978"/>
    <w:rsid w:val="00E34FE1"/>
    <w:rsid w:val="00E351AA"/>
    <w:rsid w:val="00E35B6C"/>
    <w:rsid w:val="00E3678B"/>
    <w:rsid w:val="00E36AE8"/>
    <w:rsid w:val="00E36E56"/>
    <w:rsid w:val="00E37B9D"/>
    <w:rsid w:val="00E410D2"/>
    <w:rsid w:val="00E417B4"/>
    <w:rsid w:val="00E417C7"/>
    <w:rsid w:val="00E4295B"/>
    <w:rsid w:val="00E42EF9"/>
    <w:rsid w:val="00E42FF9"/>
    <w:rsid w:val="00E4319C"/>
    <w:rsid w:val="00E44458"/>
    <w:rsid w:val="00E45D52"/>
    <w:rsid w:val="00E46263"/>
    <w:rsid w:val="00E4711E"/>
    <w:rsid w:val="00E4712B"/>
    <w:rsid w:val="00E47E04"/>
    <w:rsid w:val="00E503D4"/>
    <w:rsid w:val="00E50B11"/>
    <w:rsid w:val="00E525FD"/>
    <w:rsid w:val="00E526BB"/>
    <w:rsid w:val="00E52DD2"/>
    <w:rsid w:val="00E5406C"/>
    <w:rsid w:val="00E54119"/>
    <w:rsid w:val="00E54A16"/>
    <w:rsid w:val="00E553C1"/>
    <w:rsid w:val="00E5764E"/>
    <w:rsid w:val="00E60841"/>
    <w:rsid w:val="00E60D34"/>
    <w:rsid w:val="00E624FF"/>
    <w:rsid w:val="00E62B01"/>
    <w:rsid w:val="00E644FA"/>
    <w:rsid w:val="00E64A61"/>
    <w:rsid w:val="00E655EA"/>
    <w:rsid w:val="00E666B6"/>
    <w:rsid w:val="00E668AD"/>
    <w:rsid w:val="00E66A60"/>
    <w:rsid w:val="00E66D69"/>
    <w:rsid w:val="00E70876"/>
    <w:rsid w:val="00E717DE"/>
    <w:rsid w:val="00E72075"/>
    <w:rsid w:val="00E72AE7"/>
    <w:rsid w:val="00E74689"/>
    <w:rsid w:val="00E751BC"/>
    <w:rsid w:val="00E7534F"/>
    <w:rsid w:val="00E7546C"/>
    <w:rsid w:val="00E7784F"/>
    <w:rsid w:val="00E77A9E"/>
    <w:rsid w:val="00E8006B"/>
    <w:rsid w:val="00E80E0B"/>
    <w:rsid w:val="00E82CAC"/>
    <w:rsid w:val="00E83736"/>
    <w:rsid w:val="00E83BCA"/>
    <w:rsid w:val="00E83E7E"/>
    <w:rsid w:val="00E84244"/>
    <w:rsid w:val="00E854C5"/>
    <w:rsid w:val="00E85C9D"/>
    <w:rsid w:val="00E85E53"/>
    <w:rsid w:val="00E8612D"/>
    <w:rsid w:val="00E8633D"/>
    <w:rsid w:val="00E86450"/>
    <w:rsid w:val="00E864AD"/>
    <w:rsid w:val="00E87C4A"/>
    <w:rsid w:val="00E90B61"/>
    <w:rsid w:val="00E91CC5"/>
    <w:rsid w:val="00E9245D"/>
    <w:rsid w:val="00E9266C"/>
    <w:rsid w:val="00E92997"/>
    <w:rsid w:val="00E93745"/>
    <w:rsid w:val="00E93CD2"/>
    <w:rsid w:val="00E93F35"/>
    <w:rsid w:val="00E9519C"/>
    <w:rsid w:val="00E95F6D"/>
    <w:rsid w:val="00E96A0F"/>
    <w:rsid w:val="00EA090C"/>
    <w:rsid w:val="00EA0978"/>
    <w:rsid w:val="00EA0EAC"/>
    <w:rsid w:val="00EA13CF"/>
    <w:rsid w:val="00EA21C5"/>
    <w:rsid w:val="00EA2BB8"/>
    <w:rsid w:val="00EA2F14"/>
    <w:rsid w:val="00EA3252"/>
    <w:rsid w:val="00EA32C4"/>
    <w:rsid w:val="00EA5425"/>
    <w:rsid w:val="00EA546D"/>
    <w:rsid w:val="00EA604A"/>
    <w:rsid w:val="00EA6AD7"/>
    <w:rsid w:val="00EA77C8"/>
    <w:rsid w:val="00EA7895"/>
    <w:rsid w:val="00EA7CEB"/>
    <w:rsid w:val="00EB037E"/>
    <w:rsid w:val="00EB289E"/>
    <w:rsid w:val="00EB2BA6"/>
    <w:rsid w:val="00EB2E02"/>
    <w:rsid w:val="00EB2E1A"/>
    <w:rsid w:val="00EB2E3A"/>
    <w:rsid w:val="00EB339B"/>
    <w:rsid w:val="00EB3DA1"/>
    <w:rsid w:val="00EB3F6F"/>
    <w:rsid w:val="00EB47BB"/>
    <w:rsid w:val="00EB49C1"/>
    <w:rsid w:val="00EB72DA"/>
    <w:rsid w:val="00EC1325"/>
    <w:rsid w:val="00EC1CD5"/>
    <w:rsid w:val="00EC24F0"/>
    <w:rsid w:val="00EC3358"/>
    <w:rsid w:val="00EC385E"/>
    <w:rsid w:val="00EC3878"/>
    <w:rsid w:val="00EC3889"/>
    <w:rsid w:val="00EC5B4C"/>
    <w:rsid w:val="00EC642B"/>
    <w:rsid w:val="00EC6C01"/>
    <w:rsid w:val="00EC7176"/>
    <w:rsid w:val="00EC7BE4"/>
    <w:rsid w:val="00EC7E4C"/>
    <w:rsid w:val="00ED0083"/>
    <w:rsid w:val="00ED1994"/>
    <w:rsid w:val="00ED25C6"/>
    <w:rsid w:val="00ED275F"/>
    <w:rsid w:val="00ED2AAA"/>
    <w:rsid w:val="00ED2F3D"/>
    <w:rsid w:val="00ED31F9"/>
    <w:rsid w:val="00ED3932"/>
    <w:rsid w:val="00ED3E5C"/>
    <w:rsid w:val="00ED488A"/>
    <w:rsid w:val="00ED4C11"/>
    <w:rsid w:val="00ED554F"/>
    <w:rsid w:val="00ED629F"/>
    <w:rsid w:val="00ED6354"/>
    <w:rsid w:val="00ED679C"/>
    <w:rsid w:val="00ED7465"/>
    <w:rsid w:val="00ED76EA"/>
    <w:rsid w:val="00ED7C48"/>
    <w:rsid w:val="00ED7EFE"/>
    <w:rsid w:val="00EE1679"/>
    <w:rsid w:val="00EE1C27"/>
    <w:rsid w:val="00EE1DA3"/>
    <w:rsid w:val="00EE2B20"/>
    <w:rsid w:val="00EE594A"/>
    <w:rsid w:val="00EE642B"/>
    <w:rsid w:val="00EE6B1F"/>
    <w:rsid w:val="00EE6C3D"/>
    <w:rsid w:val="00EE7B56"/>
    <w:rsid w:val="00EF01A8"/>
    <w:rsid w:val="00EF031F"/>
    <w:rsid w:val="00EF0752"/>
    <w:rsid w:val="00EF153D"/>
    <w:rsid w:val="00EF1B45"/>
    <w:rsid w:val="00EF2BF5"/>
    <w:rsid w:val="00EF2FB0"/>
    <w:rsid w:val="00EF44DC"/>
    <w:rsid w:val="00EF5425"/>
    <w:rsid w:val="00EF5F6A"/>
    <w:rsid w:val="00EF6611"/>
    <w:rsid w:val="00EF66F3"/>
    <w:rsid w:val="00EF6F78"/>
    <w:rsid w:val="00EF7085"/>
    <w:rsid w:val="00EF7532"/>
    <w:rsid w:val="00EF7582"/>
    <w:rsid w:val="00EF7AFD"/>
    <w:rsid w:val="00F00104"/>
    <w:rsid w:val="00F0063A"/>
    <w:rsid w:val="00F01556"/>
    <w:rsid w:val="00F01DA5"/>
    <w:rsid w:val="00F0250A"/>
    <w:rsid w:val="00F02846"/>
    <w:rsid w:val="00F03384"/>
    <w:rsid w:val="00F038C6"/>
    <w:rsid w:val="00F03C20"/>
    <w:rsid w:val="00F043E1"/>
    <w:rsid w:val="00F04902"/>
    <w:rsid w:val="00F0531E"/>
    <w:rsid w:val="00F065CA"/>
    <w:rsid w:val="00F1018D"/>
    <w:rsid w:val="00F10FD1"/>
    <w:rsid w:val="00F11359"/>
    <w:rsid w:val="00F118D5"/>
    <w:rsid w:val="00F12332"/>
    <w:rsid w:val="00F1280F"/>
    <w:rsid w:val="00F13011"/>
    <w:rsid w:val="00F1312D"/>
    <w:rsid w:val="00F148CC"/>
    <w:rsid w:val="00F1546E"/>
    <w:rsid w:val="00F16C61"/>
    <w:rsid w:val="00F17108"/>
    <w:rsid w:val="00F17DA3"/>
    <w:rsid w:val="00F17F9E"/>
    <w:rsid w:val="00F20D44"/>
    <w:rsid w:val="00F21074"/>
    <w:rsid w:val="00F213B5"/>
    <w:rsid w:val="00F2208E"/>
    <w:rsid w:val="00F22ABC"/>
    <w:rsid w:val="00F22B8C"/>
    <w:rsid w:val="00F25294"/>
    <w:rsid w:val="00F25DD4"/>
    <w:rsid w:val="00F2637E"/>
    <w:rsid w:val="00F26914"/>
    <w:rsid w:val="00F2744A"/>
    <w:rsid w:val="00F3023F"/>
    <w:rsid w:val="00F30A74"/>
    <w:rsid w:val="00F30E40"/>
    <w:rsid w:val="00F312F9"/>
    <w:rsid w:val="00F319B9"/>
    <w:rsid w:val="00F31D14"/>
    <w:rsid w:val="00F32C7E"/>
    <w:rsid w:val="00F33622"/>
    <w:rsid w:val="00F33B8C"/>
    <w:rsid w:val="00F34947"/>
    <w:rsid w:val="00F34BD3"/>
    <w:rsid w:val="00F34DAF"/>
    <w:rsid w:val="00F35C87"/>
    <w:rsid w:val="00F36068"/>
    <w:rsid w:val="00F36178"/>
    <w:rsid w:val="00F36A26"/>
    <w:rsid w:val="00F3707C"/>
    <w:rsid w:val="00F40935"/>
    <w:rsid w:val="00F40D0E"/>
    <w:rsid w:val="00F4150C"/>
    <w:rsid w:val="00F418F1"/>
    <w:rsid w:val="00F428C3"/>
    <w:rsid w:val="00F42D69"/>
    <w:rsid w:val="00F43BC8"/>
    <w:rsid w:val="00F44BC0"/>
    <w:rsid w:val="00F45F3E"/>
    <w:rsid w:val="00F4623C"/>
    <w:rsid w:val="00F465FA"/>
    <w:rsid w:val="00F51677"/>
    <w:rsid w:val="00F5188E"/>
    <w:rsid w:val="00F52478"/>
    <w:rsid w:val="00F529E0"/>
    <w:rsid w:val="00F5466E"/>
    <w:rsid w:val="00F559CD"/>
    <w:rsid w:val="00F5685D"/>
    <w:rsid w:val="00F57352"/>
    <w:rsid w:val="00F604F8"/>
    <w:rsid w:val="00F61D77"/>
    <w:rsid w:val="00F61DEB"/>
    <w:rsid w:val="00F63421"/>
    <w:rsid w:val="00F635F3"/>
    <w:rsid w:val="00F63651"/>
    <w:rsid w:val="00F64908"/>
    <w:rsid w:val="00F64BE7"/>
    <w:rsid w:val="00F65EFD"/>
    <w:rsid w:val="00F66655"/>
    <w:rsid w:val="00F7110E"/>
    <w:rsid w:val="00F713FE"/>
    <w:rsid w:val="00F71495"/>
    <w:rsid w:val="00F71830"/>
    <w:rsid w:val="00F736D5"/>
    <w:rsid w:val="00F75F1E"/>
    <w:rsid w:val="00F761A4"/>
    <w:rsid w:val="00F76699"/>
    <w:rsid w:val="00F76733"/>
    <w:rsid w:val="00F77F18"/>
    <w:rsid w:val="00F8007D"/>
    <w:rsid w:val="00F80F62"/>
    <w:rsid w:val="00F81884"/>
    <w:rsid w:val="00F832D9"/>
    <w:rsid w:val="00F85120"/>
    <w:rsid w:val="00F85A36"/>
    <w:rsid w:val="00F85FC0"/>
    <w:rsid w:val="00F861FC"/>
    <w:rsid w:val="00F86D77"/>
    <w:rsid w:val="00F9088B"/>
    <w:rsid w:val="00F908F4"/>
    <w:rsid w:val="00F9194C"/>
    <w:rsid w:val="00F91E23"/>
    <w:rsid w:val="00F93B2D"/>
    <w:rsid w:val="00F9439B"/>
    <w:rsid w:val="00F94D8D"/>
    <w:rsid w:val="00F95AAD"/>
    <w:rsid w:val="00F9633C"/>
    <w:rsid w:val="00F964F1"/>
    <w:rsid w:val="00F9672E"/>
    <w:rsid w:val="00F96F4F"/>
    <w:rsid w:val="00F97D64"/>
    <w:rsid w:val="00FA1400"/>
    <w:rsid w:val="00FA150D"/>
    <w:rsid w:val="00FA173B"/>
    <w:rsid w:val="00FA21F2"/>
    <w:rsid w:val="00FA221C"/>
    <w:rsid w:val="00FA2341"/>
    <w:rsid w:val="00FA24BE"/>
    <w:rsid w:val="00FA27FD"/>
    <w:rsid w:val="00FA2A15"/>
    <w:rsid w:val="00FA49F2"/>
    <w:rsid w:val="00FA53C3"/>
    <w:rsid w:val="00FA635B"/>
    <w:rsid w:val="00FA7661"/>
    <w:rsid w:val="00FA7AAB"/>
    <w:rsid w:val="00FB0AAA"/>
    <w:rsid w:val="00FB1591"/>
    <w:rsid w:val="00FB2079"/>
    <w:rsid w:val="00FB244C"/>
    <w:rsid w:val="00FB29C3"/>
    <w:rsid w:val="00FB35E8"/>
    <w:rsid w:val="00FB3757"/>
    <w:rsid w:val="00FB3FAD"/>
    <w:rsid w:val="00FB4BD3"/>
    <w:rsid w:val="00FB5DF2"/>
    <w:rsid w:val="00FB6B51"/>
    <w:rsid w:val="00FB755E"/>
    <w:rsid w:val="00FC02D3"/>
    <w:rsid w:val="00FC0ECF"/>
    <w:rsid w:val="00FC21C9"/>
    <w:rsid w:val="00FC29DA"/>
    <w:rsid w:val="00FC31CB"/>
    <w:rsid w:val="00FC3765"/>
    <w:rsid w:val="00FC4376"/>
    <w:rsid w:val="00FC4728"/>
    <w:rsid w:val="00FC5C2C"/>
    <w:rsid w:val="00FC754C"/>
    <w:rsid w:val="00FC795A"/>
    <w:rsid w:val="00FC7B09"/>
    <w:rsid w:val="00FC7B54"/>
    <w:rsid w:val="00FD043F"/>
    <w:rsid w:val="00FD067F"/>
    <w:rsid w:val="00FD1C9A"/>
    <w:rsid w:val="00FD2A7E"/>
    <w:rsid w:val="00FD2CBC"/>
    <w:rsid w:val="00FD2CE5"/>
    <w:rsid w:val="00FD381D"/>
    <w:rsid w:val="00FD3C9B"/>
    <w:rsid w:val="00FD5ABF"/>
    <w:rsid w:val="00FD633B"/>
    <w:rsid w:val="00FD6D17"/>
    <w:rsid w:val="00FD78C2"/>
    <w:rsid w:val="00FE01EF"/>
    <w:rsid w:val="00FE0572"/>
    <w:rsid w:val="00FE0A27"/>
    <w:rsid w:val="00FE0ED6"/>
    <w:rsid w:val="00FE1C1E"/>
    <w:rsid w:val="00FE1EFE"/>
    <w:rsid w:val="00FE2255"/>
    <w:rsid w:val="00FE29A5"/>
    <w:rsid w:val="00FE3074"/>
    <w:rsid w:val="00FE395D"/>
    <w:rsid w:val="00FE3F0E"/>
    <w:rsid w:val="00FE4110"/>
    <w:rsid w:val="00FE4AEE"/>
    <w:rsid w:val="00FE4D9C"/>
    <w:rsid w:val="00FE4E42"/>
    <w:rsid w:val="00FE5159"/>
    <w:rsid w:val="00FE5BD6"/>
    <w:rsid w:val="00FE5F9B"/>
    <w:rsid w:val="00FF0F6C"/>
    <w:rsid w:val="00FF1AC4"/>
    <w:rsid w:val="00FF1EF1"/>
    <w:rsid w:val="00FF2010"/>
    <w:rsid w:val="00FF2B2E"/>
    <w:rsid w:val="00FF41D0"/>
    <w:rsid w:val="00FF50E5"/>
    <w:rsid w:val="00FF5529"/>
    <w:rsid w:val="00FF5A18"/>
    <w:rsid w:val="00FF5F31"/>
    <w:rsid w:val="00FF6D05"/>
    <w:rsid w:val="00FF70CC"/>
    <w:rsid w:val="00FF7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3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739C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739C"/>
    <w:pPr>
      <w:keepNext/>
      <w:jc w:val="both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95C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95CDE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DF739C"/>
    <w:pPr>
      <w:ind w:left="1776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95CDE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84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148</Words>
  <Characters>850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subject/>
  <dc:creator>station</dc:creator>
  <cp:keywords/>
  <dc:description/>
  <cp:lastModifiedBy>ButakovaSB</cp:lastModifiedBy>
  <cp:revision>2</cp:revision>
  <cp:lastPrinted>2019-10-01T08:01:00Z</cp:lastPrinted>
  <dcterms:created xsi:type="dcterms:W3CDTF">2024-11-07T00:41:00Z</dcterms:created>
  <dcterms:modified xsi:type="dcterms:W3CDTF">2024-11-07T00:41:00Z</dcterms:modified>
</cp:coreProperties>
</file>